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67FBB" w14:textId="0928BB8B" w:rsidR="00B214D4" w:rsidRDefault="00B214D4" w:rsidP="00B214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OLE_LINK26"/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1B4914" w:rsidRPr="001B4914">
        <w:rPr>
          <w:rFonts w:cs="Arial"/>
          <w:b/>
          <w:sz w:val="24"/>
          <w:szCs w:val="24"/>
        </w:rPr>
        <w:t>R4-2004574</w:t>
      </w:r>
    </w:p>
    <w:p w14:paraId="3DCF07B8" w14:textId="77777777" w:rsidR="00B214D4" w:rsidRPr="003173DD" w:rsidRDefault="00B214D4" w:rsidP="00B214D4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1ED762E7" w14:textId="77777777" w:rsidR="00765194" w:rsidRPr="006E5DD5" w:rsidRDefault="00765194" w:rsidP="007651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7FA0279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08CD">
        <w:rPr>
          <w:rFonts w:ascii="Arial" w:eastAsia="Batang" w:hAnsi="Arial"/>
          <w:b/>
          <w:lang w:eastAsia="zh-CN"/>
        </w:rPr>
        <w:t>Ericsson</w:t>
      </w:r>
    </w:p>
    <w:p w14:paraId="5D3DAB88" w14:textId="5D3E25E8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1" w:name="_Hlk16514420"/>
      <w:r w:rsidR="00B214D4">
        <w:rPr>
          <w:rFonts w:ascii="Arial" w:eastAsia="SimSun" w:hAnsi="Arial" w:cs="Arial"/>
          <w:b/>
          <w:lang w:eastAsia="zh-CN"/>
        </w:rPr>
        <w:t>New</w:t>
      </w:r>
      <w:r w:rsidR="005A1497">
        <w:rPr>
          <w:rFonts w:ascii="Arial" w:eastAsia="SimSun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WID</w:t>
      </w:r>
      <w:r w:rsidR="00210421">
        <w:rPr>
          <w:rFonts w:ascii="Arial" w:eastAsia="Batang" w:hAnsi="Arial" w:cs="Arial"/>
          <w:b/>
          <w:lang w:eastAsia="zh-CN"/>
        </w:rPr>
        <w:t xml:space="preserve">: </w:t>
      </w:r>
      <w:r w:rsidR="00B214D4">
        <w:rPr>
          <w:rFonts w:ascii="Arial" w:eastAsia="Batang" w:hAnsi="Arial" w:cs="Arial"/>
          <w:b/>
          <w:lang w:eastAsia="zh-CN"/>
        </w:rPr>
        <w:t>Rel-17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62C45" w:rsidRPr="009659F0">
        <w:rPr>
          <w:rFonts w:ascii="Arial" w:eastAsia="SimSun" w:hAnsi="Arial" w:cs="Arial" w:hint="eastAsia"/>
          <w:b/>
          <w:lang w:eastAsia="zh-CN"/>
        </w:rPr>
        <w:t>NR</w:t>
      </w:r>
      <w:r>
        <w:rPr>
          <w:rFonts w:ascii="Arial" w:eastAsia="Batang" w:hAnsi="Arial" w:cs="Arial"/>
          <w:b/>
          <w:lang w:eastAsia="zh-CN"/>
        </w:rPr>
        <w:t xml:space="preserve"> inter-band CA for </w:t>
      </w:r>
      <w:r w:rsidR="00C608CD">
        <w:rPr>
          <w:rFonts w:ascii="Arial" w:eastAsia="Batang" w:hAnsi="Arial" w:cs="Arial"/>
          <w:b/>
          <w:lang w:eastAsia="zh-CN"/>
        </w:rPr>
        <w:t>4</w:t>
      </w:r>
      <w:r>
        <w:rPr>
          <w:rFonts w:ascii="Arial" w:eastAsia="Batang" w:hAnsi="Arial" w:cs="Arial"/>
          <w:b/>
          <w:lang w:eastAsia="zh-CN"/>
        </w:rPr>
        <w:t xml:space="preserve"> bands DL with 1 band UL</w:t>
      </w:r>
      <w:bookmarkEnd w:id="1"/>
    </w:p>
    <w:p w14:paraId="21EA5680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E00D9">
        <w:rPr>
          <w:rFonts w:ascii="Arial" w:eastAsia="Batang" w:hAnsi="Arial"/>
          <w:b/>
          <w:lang w:eastAsia="zh-CN"/>
        </w:rPr>
        <w:t>Approval</w:t>
      </w:r>
    </w:p>
    <w:p w14:paraId="36053B07" w14:textId="550B61D6" w:rsidR="00765194" w:rsidRPr="009659F0" w:rsidRDefault="00765194" w:rsidP="0076519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214D4">
        <w:rPr>
          <w:rFonts w:ascii="Arial" w:eastAsia="SimSun" w:hAnsi="Arial"/>
          <w:b/>
          <w:lang w:eastAsia="zh-CN"/>
        </w:rPr>
        <w:t>13</w:t>
      </w:r>
      <w:r w:rsidR="00A9015E" w:rsidRPr="00A9015E">
        <w:rPr>
          <w:rFonts w:ascii="Arial" w:eastAsia="SimSun" w:hAnsi="Arial"/>
          <w:b/>
          <w:lang w:eastAsia="zh-CN"/>
        </w:rPr>
        <w:t>.</w:t>
      </w:r>
      <w:r w:rsidR="00B214D4">
        <w:rPr>
          <w:rFonts w:ascii="Arial" w:eastAsia="SimSun" w:hAnsi="Arial"/>
          <w:b/>
          <w:lang w:eastAsia="zh-CN"/>
        </w:rPr>
        <w:t>2</w:t>
      </w:r>
      <w:r w:rsidR="000C7F1C">
        <w:rPr>
          <w:rFonts w:ascii="Arial" w:eastAsia="SimSun" w:hAnsi="Arial"/>
          <w:b/>
          <w:lang w:eastAsia="zh-CN"/>
        </w:rPr>
        <w:t>.</w:t>
      </w:r>
      <w:r w:rsidR="00B214D4">
        <w:rPr>
          <w:rFonts w:ascii="Arial" w:eastAsia="SimSun" w:hAnsi="Arial"/>
          <w:b/>
          <w:lang w:eastAsia="zh-CN"/>
        </w:rPr>
        <w:t>3</w:t>
      </w:r>
    </w:p>
    <w:p w14:paraId="01B63CCF" w14:textId="77777777" w:rsidR="00765194" w:rsidRPr="00BC642A" w:rsidRDefault="00765194" w:rsidP="0076519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7478CB1" w14:textId="77777777" w:rsidR="00765194" w:rsidRDefault="00765194" w:rsidP="0076519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1EED44B0" w14:textId="305EB17A" w:rsidR="00765194" w:rsidRPr="00BA3A53" w:rsidRDefault="00765194" w:rsidP="00765194">
      <w:pPr>
        <w:pStyle w:val="Heading1"/>
      </w:pPr>
      <w:r w:rsidRPr="00BA3A53">
        <w:t xml:space="preserve">Title: </w:t>
      </w:r>
      <w:r w:rsidRPr="00BA3A53">
        <w:tab/>
      </w:r>
      <w:bookmarkStart w:id="2" w:name="_Hlk16514154"/>
      <w:r w:rsidR="00B214D4">
        <w:rPr>
          <w:rFonts w:cs="Arial"/>
        </w:rPr>
        <w:t>Rel17</w:t>
      </w:r>
      <w:r w:rsidRPr="005212CB">
        <w:rPr>
          <w:rFonts w:cs="Arial"/>
        </w:rPr>
        <w:t xml:space="preserve"> </w:t>
      </w:r>
      <w:r w:rsidR="00FF36A1" w:rsidRPr="009659F0">
        <w:rPr>
          <w:rFonts w:eastAsia="SimSun" w:cs="Arial" w:hint="eastAsia"/>
          <w:lang w:eastAsia="zh-CN"/>
        </w:rPr>
        <w:t>NR</w:t>
      </w:r>
      <w:r w:rsidRPr="005212CB">
        <w:rPr>
          <w:rFonts w:cs="Arial"/>
        </w:rPr>
        <w:t xml:space="preserve"> inter-band CA for </w:t>
      </w:r>
      <w:r w:rsidR="00C608CD">
        <w:rPr>
          <w:rFonts w:cs="Arial"/>
          <w:lang w:eastAsia="ja-JP"/>
        </w:rPr>
        <w:t>4</w:t>
      </w:r>
      <w:r w:rsidRPr="005212CB">
        <w:rPr>
          <w:rFonts w:cs="Arial"/>
        </w:rPr>
        <w:t xml:space="preserve"> bands DL with </w:t>
      </w:r>
      <w:r w:rsidR="00A9015E">
        <w:rPr>
          <w:rFonts w:cs="Arial"/>
        </w:rPr>
        <w:t>1</w:t>
      </w:r>
      <w:r w:rsidRPr="005212CB">
        <w:rPr>
          <w:rFonts w:cs="Arial"/>
        </w:rPr>
        <w:t xml:space="preserve"> band UL</w:t>
      </w:r>
      <w:bookmarkEnd w:id="2"/>
      <w:r w:rsidRPr="00251D80">
        <w:rPr>
          <w:rFonts w:ascii="Times New Roman" w:hAnsi="Times New Roman"/>
          <w:i/>
          <w:sz w:val="20"/>
        </w:rPr>
        <w:t xml:space="preserve"> </w:t>
      </w:r>
    </w:p>
    <w:p w14:paraId="0F70CB03" w14:textId="4C156B9E" w:rsidR="00D261A9" w:rsidRDefault="00765194" w:rsidP="00765194">
      <w:pPr>
        <w:pStyle w:val="Heading2"/>
        <w:tabs>
          <w:tab w:val="left" w:pos="2552"/>
        </w:tabs>
        <w:rPr>
          <w:rFonts w:cs="Arial"/>
        </w:rPr>
      </w:pPr>
      <w:r>
        <w:t xml:space="preserve">Acronym: </w:t>
      </w:r>
    </w:p>
    <w:p w14:paraId="7528F8F8" w14:textId="6CCE61BD" w:rsidR="00765194" w:rsidRDefault="00765194" w:rsidP="00765194">
      <w:pPr>
        <w:pStyle w:val="Heading2"/>
        <w:tabs>
          <w:tab w:val="left" w:pos="2552"/>
        </w:tabs>
      </w:pPr>
      <w:r>
        <w:t xml:space="preserve">Unique identifier: </w:t>
      </w:r>
    </w:p>
    <w:p w14:paraId="3FE43BDA" w14:textId="77777777" w:rsidR="00765194" w:rsidRDefault="00765194" w:rsidP="00765194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1D8FA7B" w14:textId="36A3D530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</w:t>
      </w:r>
      <w:r w:rsidR="00B214D4">
        <w:rPr>
          <w:color w:val="0000FF"/>
        </w:rPr>
        <w:t>New</w:t>
      </w:r>
      <w:r>
        <w:rPr>
          <w:color w:val="0000FF"/>
        </w:rPr>
        <w:t xml:space="preserve"> WI/SI: Take Unique identifier and acronym as shown in 3GPP workplan.</w:t>
      </w:r>
    </w:p>
    <w:p w14:paraId="6C0E03D1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55F89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91EF949" w14:textId="77777777" w:rsidR="00765194" w:rsidRPr="002D4462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765194" w:rsidRPr="004C7921" w14:paraId="0F855460" w14:textId="77777777" w:rsidTr="0076519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44E62BA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2E4121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  <w:tr w:rsidR="00765194" w:rsidRPr="004C7921" w14:paraId="30086063" w14:textId="77777777" w:rsidTr="0076519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02A1FF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0D732D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</w:tbl>
    <w:p w14:paraId="4C66840A" w14:textId="77777777" w:rsidR="00765194" w:rsidRPr="002D4462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765194" w:rsidRPr="004C7921" w14:paraId="1D83CACB" w14:textId="77777777" w:rsidTr="0076519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E457D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099AC8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211D7E61" w14:textId="77777777" w:rsidTr="0076519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40782F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F375668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FA9B1D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5B56E750" w14:textId="77777777" w:rsidTr="0076519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8616B9" w14:textId="77777777" w:rsidR="00765194" w:rsidRDefault="00765194" w:rsidP="0076519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A22759F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7073A5E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729E39E2" w14:textId="77777777" w:rsidTr="0076519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4C6A0" w14:textId="77777777" w:rsidR="00765194" w:rsidRDefault="00765194" w:rsidP="0076519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C74A47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D5655C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1F8D8A" w14:textId="77777777" w:rsidR="00765194" w:rsidRDefault="00765194" w:rsidP="00765194">
      <w:pPr>
        <w:ind w:right="-99"/>
      </w:pPr>
    </w:p>
    <w:p w14:paraId="4485AA0B" w14:textId="77777777" w:rsidR="00765194" w:rsidRDefault="00765194" w:rsidP="00765194">
      <w:pPr>
        <w:pStyle w:val="Heading2"/>
      </w:pPr>
      <w:r>
        <w:t>1</w:t>
      </w:r>
      <w:r>
        <w:tab/>
        <w:t xml:space="preserve">Impacts </w:t>
      </w:r>
      <w:proofErr w:type="gramStart"/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65194" w14:paraId="527F9040" w14:textId="77777777" w:rsidTr="007651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D949B4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ED52D5" w14:textId="77777777" w:rsidR="00765194" w:rsidRDefault="00765194" w:rsidP="007651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8FAA6A" w14:textId="77777777" w:rsidR="00765194" w:rsidRDefault="00765194" w:rsidP="007651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899A11" w14:textId="77777777" w:rsidR="00765194" w:rsidRDefault="00765194" w:rsidP="007651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87E3A" w14:textId="77777777" w:rsidR="00765194" w:rsidRDefault="00765194" w:rsidP="007651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3F612C" w14:textId="77777777" w:rsidR="00765194" w:rsidRDefault="00765194" w:rsidP="00765194">
            <w:pPr>
              <w:pStyle w:val="TAH"/>
            </w:pPr>
            <w:r>
              <w:t>Others (specify)</w:t>
            </w:r>
          </w:p>
        </w:tc>
      </w:tr>
      <w:tr w:rsidR="00765194" w14:paraId="69F20B1E" w14:textId="77777777" w:rsidTr="007651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CDDB18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E5AD427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89AAFE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71C669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D598F8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5A0803" w14:textId="77777777" w:rsidR="00765194" w:rsidRDefault="00765194" w:rsidP="00765194">
            <w:pPr>
              <w:pStyle w:val="TAC"/>
            </w:pPr>
          </w:p>
        </w:tc>
      </w:tr>
      <w:tr w:rsidR="00765194" w14:paraId="41F90BD6" w14:textId="77777777" w:rsidTr="007651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A1684D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2B02C1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3915631B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0487D71B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6A53E78B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2FE6BD4D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  <w:tr w:rsidR="00765194" w14:paraId="0686A279" w14:textId="77777777" w:rsidTr="007651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47FAEB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71CB9D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569CE907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5CA484B6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2E842BC9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1F90868D" w14:textId="77777777" w:rsidR="00765194" w:rsidRDefault="00765194" w:rsidP="00765194">
            <w:pPr>
              <w:pStyle w:val="TAC"/>
            </w:pPr>
          </w:p>
        </w:tc>
      </w:tr>
    </w:tbl>
    <w:p w14:paraId="7613A7DD" w14:textId="77777777" w:rsidR="00765194" w:rsidRDefault="00765194" w:rsidP="00765194">
      <w:pPr>
        <w:ind w:right="-99"/>
        <w:rPr>
          <w:b/>
        </w:rPr>
      </w:pPr>
    </w:p>
    <w:p w14:paraId="6B1BB40E" w14:textId="77777777" w:rsidR="00765194" w:rsidRDefault="00765194" w:rsidP="00765194">
      <w:pPr>
        <w:pStyle w:val="Heading2"/>
      </w:pPr>
      <w:r>
        <w:t>2</w:t>
      </w:r>
      <w:r>
        <w:tab/>
        <w:t>Classification of the Work Item and linked work items</w:t>
      </w:r>
    </w:p>
    <w:p w14:paraId="20D77725" w14:textId="77777777" w:rsidR="00765194" w:rsidRDefault="00765194" w:rsidP="00765194">
      <w:pPr>
        <w:pStyle w:val="Heading3"/>
      </w:pPr>
      <w:r>
        <w:t>2.1</w:t>
      </w:r>
      <w:r>
        <w:tab/>
        <w:t>Primary classification</w:t>
      </w:r>
    </w:p>
    <w:p w14:paraId="05029C3D" w14:textId="77777777" w:rsidR="00765194" w:rsidRPr="00A36378" w:rsidRDefault="00765194" w:rsidP="00765194">
      <w:pPr>
        <w:pStyle w:val="tah0"/>
      </w:pPr>
      <w:r w:rsidRPr="00A36378">
        <w:t>This work item is a …</w:t>
      </w:r>
      <w:r>
        <w:t xml:space="preserve"> </w:t>
      </w:r>
      <w:r w:rsidRPr="006E5E87">
        <w:rPr>
          <w:rFonts w:eastAsia="Times New Roman"/>
          <w:i/>
          <w:sz w:val="20"/>
          <w:szCs w:val="20"/>
          <w:lang w:val="en-GB"/>
        </w:rPr>
        <w:t>{Tick one box.</w:t>
      </w:r>
      <w:r w:rsidRPr="00251D80">
        <w:rPr>
          <w:i/>
        </w:rPr>
        <w:t xml:space="preserve"> </w:t>
      </w:r>
      <w:r w:rsidRPr="006E5E87">
        <w:rPr>
          <w:i/>
          <w:color w:val="1F497D"/>
          <w:sz w:val="22"/>
        </w:rPr>
        <w:t>"</w:t>
      </w:r>
      <w:r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Pr="006E5E87">
        <w:rPr>
          <w:i/>
          <w:color w:val="1F497D"/>
          <w:sz w:val="22"/>
        </w:rPr>
        <w:t xml:space="preserve"> / </w:t>
      </w:r>
      <w:r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Pr="006E5E87">
        <w:rPr>
          <w:i/>
          <w:color w:val="1F497D"/>
          <w:sz w:val="22"/>
        </w:rPr>
        <w:t xml:space="preserve"> / </w:t>
      </w:r>
      <w:r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 w:rsidRPr="00722267">
        <w:rPr>
          <w:i/>
          <w:color w:val="1F497D"/>
          <w:sz w:val="22"/>
        </w:rPr>
        <w:t xml:space="preserve"> </w:t>
      </w:r>
      <w:hyperlink r:id="rId14" w:history="1">
        <w:r w:rsidRPr="006E5E87">
          <w:rPr>
            <w:rStyle w:val="Hyperlink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 w:rsidRPr="00251D80">
        <w:rPr>
          <w:i/>
        </w:rPr>
        <w:t>}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5194" w14:paraId="45B1B20F" w14:textId="77777777" w:rsidTr="00765194">
        <w:tc>
          <w:tcPr>
            <w:tcW w:w="675" w:type="dxa"/>
          </w:tcPr>
          <w:p w14:paraId="503082D0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17374F" w14:textId="77777777" w:rsidR="00765194" w:rsidRPr="004260A5" w:rsidRDefault="00765194" w:rsidP="007651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765194" w14:paraId="56E37AB7" w14:textId="77777777" w:rsidTr="00765194">
        <w:tc>
          <w:tcPr>
            <w:tcW w:w="675" w:type="dxa"/>
          </w:tcPr>
          <w:p w14:paraId="4D08B3B4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1E2DA74" w14:textId="77777777" w:rsidR="00765194" w:rsidRDefault="00765194" w:rsidP="007651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65194" w14:paraId="5118BC0C" w14:textId="77777777" w:rsidTr="00765194">
        <w:tc>
          <w:tcPr>
            <w:tcW w:w="675" w:type="dxa"/>
          </w:tcPr>
          <w:p w14:paraId="6FE7B1DE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9F875D" w14:textId="77777777" w:rsidR="00765194" w:rsidRPr="006E0F19" w:rsidRDefault="00765194" w:rsidP="007651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765194" w14:paraId="57DFA037" w14:textId="77777777" w:rsidTr="00765194">
        <w:tc>
          <w:tcPr>
            <w:tcW w:w="675" w:type="dxa"/>
          </w:tcPr>
          <w:p w14:paraId="3CF2FA37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075F25C" w14:textId="77777777" w:rsidR="00765194" w:rsidRDefault="00765194" w:rsidP="007651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912544B" w14:textId="77777777" w:rsidR="00765194" w:rsidRPr="00A02D05" w:rsidRDefault="00765194" w:rsidP="00765194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F3893D2" w14:textId="77777777" w:rsidR="00765194" w:rsidRDefault="00765194" w:rsidP="00765194">
      <w:pPr>
        <w:ind w:right="-99"/>
        <w:rPr>
          <w:b/>
        </w:rPr>
      </w:pPr>
    </w:p>
    <w:p w14:paraId="088B9936" w14:textId="77777777" w:rsidR="00765194" w:rsidRDefault="00765194" w:rsidP="00765194">
      <w:pPr>
        <w:pStyle w:val="Heading3"/>
      </w:pPr>
      <w:r>
        <w:lastRenderedPageBreak/>
        <w:t>2.2</w:t>
      </w:r>
      <w:r>
        <w:tab/>
        <w:t xml:space="preserve">Parent Work Item </w:t>
      </w:r>
    </w:p>
    <w:p w14:paraId="6E816FC0" w14:textId="77777777" w:rsidR="00765194" w:rsidRPr="00251D80" w:rsidRDefault="00765194" w:rsidP="00765194">
      <w:pPr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Not applicable for </w:t>
      </w:r>
      <w:r w:rsidRPr="004E5172">
        <w:rPr>
          <w:rFonts w:ascii="Arial" w:hAnsi="Arial"/>
          <w:b/>
          <w:color w:val="4F81BD"/>
        </w:rPr>
        <w:t>Feature</w:t>
      </w:r>
      <w:r>
        <w:rPr>
          <w:rFonts w:ascii="Arial" w:hAnsi="Arial"/>
          <w:b/>
          <w:color w:val="4F81BD"/>
        </w:rPr>
        <w:t xml:space="preserve"> </w:t>
      </w:r>
      <w:r>
        <w:rPr>
          <w:i/>
        </w:rPr>
        <w:t>no</w:t>
      </w:r>
      <w:r w:rsidRPr="00935CB0">
        <w:rPr>
          <w:i/>
        </w:rPr>
        <w:t xml:space="preserve">r </w:t>
      </w:r>
      <w:r>
        <w:rPr>
          <w:i/>
        </w:rPr>
        <w:t xml:space="preserve">for </w:t>
      </w:r>
      <w:r w:rsidRPr="00935CB0">
        <w:rPr>
          <w:i/>
        </w:rPr>
        <w:t xml:space="preserve">a </w:t>
      </w:r>
      <w:r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76A90F5C" w14:textId="77777777" w:rsidR="00765194" w:rsidRPr="00251D80" w:rsidRDefault="00765194" w:rsidP="00765194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4E5172">
        <w:rPr>
          <w:rFonts w:ascii="Arial" w:hAnsi="Arial"/>
          <w:b/>
          <w:sz w:val="18"/>
        </w:rPr>
        <w:t>Building Block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proofErr w:type="gramStart"/>
      <w:r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4EBF2AF1" w14:textId="77777777" w:rsidR="00765194" w:rsidRPr="004E5172" w:rsidRDefault="00765194" w:rsidP="00765194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251D80">
        <w:rPr>
          <w:rFonts w:ascii="Arial" w:hAnsi="Arial"/>
          <w:sz w:val="16"/>
        </w:rPr>
        <w:t>Work Task</w:t>
      </w:r>
      <w:r w:rsidRPr="00251D80">
        <w:rPr>
          <w:i/>
        </w:rPr>
        <w:t xml:space="preserve">: list here the parent </w:t>
      </w:r>
      <w:r w:rsidRPr="004E5172">
        <w:rPr>
          <w:rFonts w:ascii="Arial" w:hAnsi="Arial"/>
          <w:b/>
          <w:sz w:val="18"/>
        </w:rPr>
        <w:t xml:space="preserve">Building </w:t>
      </w:r>
      <w:proofErr w:type="gramStart"/>
      <w:r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765194" w14:paraId="0C36882D" w14:textId="77777777" w:rsidTr="00765194">
        <w:tc>
          <w:tcPr>
            <w:tcW w:w="9606" w:type="dxa"/>
            <w:gridSpan w:val="2"/>
            <w:shd w:val="clear" w:color="auto" w:fill="E0E0E0"/>
          </w:tcPr>
          <w:p w14:paraId="16DF3665" w14:textId="77777777" w:rsidR="00765194" w:rsidRDefault="00765194" w:rsidP="00765194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765194" w14:paraId="5207BE94" w14:textId="77777777" w:rsidTr="00765194">
        <w:tc>
          <w:tcPr>
            <w:tcW w:w="1101" w:type="dxa"/>
            <w:shd w:val="clear" w:color="auto" w:fill="E0E0E0"/>
          </w:tcPr>
          <w:p w14:paraId="2312E4C4" w14:textId="77777777" w:rsidR="00765194" w:rsidRDefault="00765194" w:rsidP="007651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6DEF272" w14:textId="77777777" w:rsidR="00765194" w:rsidRDefault="00765194" w:rsidP="00765194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765194" w14:paraId="1882B9B0" w14:textId="77777777" w:rsidTr="00765194">
        <w:tc>
          <w:tcPr>
            <w:tcW w:w="1101" w:type="dxa"/>
          </w:tcPr>
          <w:p w14:paraId="0E271254" w14:textId="77777777" w:rsidR="00765194" w:rsidRPr="009659F0" w:rsidRDefault="00765194" w:rsidP="007651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05" w:type="dxa"/>
          </w:tcPr>
          <w:p w14:paraId="0BF6DCD6" w14:textId="38B78A20" w:rsidR="00765194" w:rsidRPr="00CD07CC" w:rsidRDefault="00765194" w:rsidP="00765194">
            <w:pPr>
              <w:pStyle w:val="TAL"/>
              <w:rPr>
                <w:rFonts w:cs="Arial"/>
              </w:rPr>
            </w:pPr>
            <w:r w:rsidRPr="00CD07CC">
              <w:rPr>
                <w:rFonts w:cs="Arial"/>
              </w:rPr>
              <w:t xml:space="preserve">New WID on </w:t>
            </w:r>
            <w:r w:rsidR="00B214D4">
              <w:rPr>
                <w:rFonts w:cs="Arial"/>
              </w:rPr>
              <w:t>Rel-17</w:t>
            </w:r>
            <w:r w:rsidR="00862C45">
              <w:rPr>
                <w:rFonts w:cs="Arial"/>
              </w:rPr>
              <w:t xml:space="preserve">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="00FF36A1"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="00FF36A1" w:rsidRPr="00FF36A1">
              <w:rPr>
                <w:rFonts w:cs="Arial"/>
              </w:rPr>
              <w:t xml:space="preserve"> bands DL with 1 band UL</w:t>
            </w:r>
          </w:p>
        </w:tc>
      </w:tr>
    </w:tbl>
    <w:p w14:paraId="6A1A5466" w14:textId="77777777" w:rsidR="00765194" w:rsidRDefault="00765194" w:rsidP="0076519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0F24C77E" w14:textId="77777777" w:rsidR="00765194" w:rsidRDefault="00765194" w:rsidP="00765194">
      <w:pPr>
        <w:pStyle w:val="Heading3"/>
      </w:pPr>
      <w:r>
        <w:t>2.3</w:t>
      </w:r>
      <w:r>
        <w:tab/>
        <w:t>Other related Work Items and dependencies</w:t>
      </w:r>
    </w:p>
    <w:p w14:paraId="1105D89C" w14:textId="77777777" w:rsidR="00765194" w:rsidRPr="00414164" w:rsidRDefault="00765194" w:rsidP="0076519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5194" w14:paraId="29B2AE47" w14:textId="77777777" w:rsidTr="00765194">
        <w:tc>
          <w:tcPr>
            <w:tcW w:w="9606" w:type="dxa"/>
            <w:gridSpan w:val="3"/>
            <w:shd w:val="clear" w:color="auto" w:fill="E0E0E0"/>
          </w:tcPr>
          <w:p w14:paraId="2853961D" w14:textId="77777777" w:rsidR="00765194" w:rsidRDefault="00765194" w:rsidP="007651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65194" w14:paraId="12955EBE" w14:textId="77777777" w:rsidTr="00765194">
        <w:tc>
          <w:tcPr>
            <w:tcW w:w="1101" w:type="dxa"/>
            <w:shd w:val="clear" w:color="auto" w:fill="E0E0E0"/>
          </w:tcPr>
          <w:p w14:paraId="46D4A82B" w14:textId="77777777" w:rsidR="00765194" w:rsidRDefault="00765194" w:rsidP="007651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744534F" w14:textId="77777777" w:rsidR="00765194" w:rsidRDefault="00765194" w:rsidP="007651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33CE7CC" w14:textId="77777777" w:rsidR="00765194" w:rsidRDefault="00765194" w:rsidP="007651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5194" w14:paraId="33738E76" w14:textId="77777777" w:rsidTr="00765194">
        <w:tc>
          <w:tcPr>
            <w:tcW w:w="1101" w:type="dxa"/>
          </w:tcPr>
          <w:p w14:paraId="07606C81" w14:textId="77777777" w:rsidR="00765194" w:rsidRPr="009659F0" w:rsidRDefault="00765194" w:rsidP="00765194">
            <w:pPr>
              <w:pStyle w:val="TAL"/>
              <w:rPr>
                <w:rFonts w:eastAsia="SimSun"/>
              </w:rPr>
            </w:pPr>
          </w:p>
        </w:tc>
        <w:tc>
          <w:tcPr>
            <w:tcW w:w="3969" w:type="dxa"/>
          </w:tcPr>
          <w:p w14:paraId="192F3D4C" w14:textId="0A00C013" w:rsidR="00765194" w:rsidRDefault="00FF36A1" w:rsidP="00765194">
            <w:pPr>
              <w:pStyle w:val="TAL"/>
            </w:pPr>
            <w:r w:rsidRPr="009659F0">
              <w:rPr>
                <w:rFonts w:eastAsia="SimSun" w:cs="Arial" w:hint="eastAsia"/>
                <w:lang w:eastAsia="zh-CN"/>
              </w:rPr>
              <w:t xml:space="preserve">Core part: </w:t>
            </w:r>
            <w:r w:rsidRPr="00CD07CC">
              <w:rPr>
                <w:rFonts w:cs="Arial"/>
              </w:rPr>
              <w:t xml:space="preserve">New WID on </w:t>
            </w:r>
            <w:r w:rsidR="00B214D4">
              <w:rPr>
                <w:rFonts w:cs="Arial"/>
              </w:rPr>
              <w:t>Rel-17</w:t>
            </w:r>
            <w:r w:rsidR="00862C45">
              <w:rPr>
                <w:rFonts w:cs="Arial"/>
              </w:rPr>
              <w:t xml:space="preserve">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4536" w:type="dxa"/>
          </w:tcPr>
          <w:p w14:paraId="444F5B6F" w14:textId="77777777" w:rsidR="00765194" w:rsidRPr="00251D80" w:rsidRDefault="00765194" w:rsidP="00765194">
            <w:pPr>
              <w:pStyle w:val="tah0"/>
            </w:pPr>
            <w:r w:rsidRPr="00650A2B">
              <w:rPr>
                <w:rFonts w:ascii="Arial" w:hAnsi="Arial" w:cs="Arial"/>
                <w:sz w:val="20"/>
                <w:szCs w:val="20"/>
              </w:rPr>
              <w:t>Child WID</w:t>
            </w:r>
          </w:p>
        </w:tc>
      </w:tr>
      <w:tr w:rsidR="00765194" w14:paraId="2C8EB618" w14:textId="77777777" w:rsidTr="00765194">
        <w:tc>
          <w:tcPr>
            <w:tcW w:w="1101" w:type="dxa"/>
          </w:tcPr>
          <w:p w14:paraId="732D163D" w14:textId="77777777" w:rsidR="00765194" w:rsidRPr="009659F0" w:rsidRDefault="00765194" w:rsidP="007651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969" w:type="dxa"/>
          </w:tcPr>
          <w:p w14:paraId="23BB060B" w14:textId="68D42068" w:rsidR="00765194" w:rsidRDefault="00FF36A1" w:rsidP="00765194">
            <w:pPr>
              <w:pStyle w:val="TAL"/>
            </w:pPr>
            <w:r w:rsidRPr="009659F0">
              <w:rPr>
                <w:rFonts w:eastAsia="SimSun" w:cs="Arial"/>
                <w:lang w:eastAsia="zh-CN"/>
              </w:rPr>
              <w:t>P</w:t>
            </w:r>
            <w:r w:rsidRPr="009659F0">
              <w:rPr>
                <w:rFonts w:eastAsia="SimSun" w:cs="Arial" w:hint="eastAsia"/>
                <w:lang w:eastAsia="zh-CN"/>
              </w:rPr>
              <w:t xml:space="preserve">erf. </w:t>
            </w:r>
            <w:r w:rsidRPr="009659F0">
              <w:rPr>
                <w:rFonts w:eastAsia="SimSun" w:cs="Arial"/>
                <w:lang w:eastAsia="zh-CN"/>
              </w:rPr>
              <w:t>P</w:t>
            </w:r>
            <w:r w:rsidRPr="009659F0">
              <w:rPr>
                <w:rFonts w:eastAsia="SimSun" w:cs="Arial" w:hint="eastAsia"/>
                <w:lang w:eastAsia="zh-CN"/>
              </w:rPr>
              <w:t xml:space="preserve">art: </w:t>
            </w:r>
            <w:r w:rsidRPr="00CD07CC">
              <w:rPr>
                <w:rFonts w:cs="Arial"/>
              </w:rPr>
              <w:t xml:space="preserve">New WID on </w:t>
            </w:r>
            <w:r w:rsidR="00B214D4">
              <w:rPr>
                <w:rFonts w:cs="Arial"/>
              </w:rPr>
              <w:t>Rel-17</w:t>
            </w:r>
            <w:r w:rsidR="00862C45">
              <w:rPr>
                <w:rFonts w:cs="Arial"/>
              </w:rPr>
              <w:t xml:space="preserve">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4536" w:type="dxa"/>
          </w:tcPr>
          <w:p w14:paraId="58E38C6A" w14:textId="77777777" w:rsidR="00765194" w:rsidRPr="00251D80" w:rsidRDefault="00765194" w:rsidP="00765194">
            <w:pPr>
              <w:pStyle w:val="tah0"/>
            </w:pPr>
            <w:r w:rsidRPr="00650A2B">
              <w:rPr>
                <w:rFonts w:ascii="Arial" w:hAnsi="Arial" w:cs="Arial"/>
                <w:sz w:val="20"/>
                <w:szCs w:val="20"/>
              </w:rPr>
              <w:t>Child WID</w:t>
            </w:r>
          </w:p>
        </w:tc>
      </w:tr>
    </w:tbl>
    <w:p w14:paraId="79EC8CA9" w14:textId="77777777" w:rsidR="00765194" w:rsidRPr="00251D80" w:rsidRDefault="00765194" w:rsidP="00765194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02DD165A" w14:textId="77777777" w:rsidR="00765194" w:rsidRDefault="00765194" w:rsidP="00765194">
      <w:pPr>
        <w:pStyle w:val="Heading2"/>
      </w:pPr>
      <w:r>
        <w:t>3</w:t>
      </w:r>
      <w:r>
        <w:tab/>
        <w:t>Justification</w:t>
      </w:r>
    </w:p>
    <w:p w14:paraId="76AF1DFC" w14:textId="77777777" w:rsidR="001C0BEF" w:rsidRPr="009659F0" w:rsidRDefault="001C0BEF" w:rsidP="00765194">
      <w:pPr>
        <w:rPr>
          <w:rFonts w:eastAsia="SimSun"/>
          <w:lang w:eastAsia="zh-CN"/>
        </w:rPr>
      </w:pPr>
      <w:r>
        <w:t xml:space="preserve">All </w:t>
      </w:r>
      <w:r w:rsidRPr="009659F0">
        <w:rPr>
          <w:rFonts w:eastAsia="SimSun" w:hint="eastAsia"/>
          <w:lang w:eastAsia="zh-CN"/>
        </w:rPr>
        <w:t>NR</w:t>
      </w:r>
      <w:r w:rsidR="00765194">
        <w:t xml:space="preserve"> inter band CA configurations for </w:t>
      </w:r>
      <w:r w:rsidR="00C608CD">
        <w:t>4</w:t>
      </w:r>
      <w:r w:rsidR="00765194">
        <w:t xml:space="preserve"> </w:t>
      </w:r>
      <w:r w:rsidR="00765194">
        <w:rPr>
          <w:rFonts w:hint="eastAsia"/>
          <w:lang w:eastAsia="ja-JP"/>
        </w:rPr>
        <w:t xml:space="preserve">different </w:t>
      </w:r>
      <w:r w:rsidR="00765194">
        <w:t xml:space="preserve">bands DL with 1 band UL will be defined under this WI. </w:t>
      </w:r>
    </w:p>
    <w:p w14:paraId="371E3B98" w14:textId="77777777" w:rsidR="00765194" w:rsidRDefault="00765194" w:rsidP="00765194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1C0BEF" w:rsidRPr="009659F0">
        <w:rPr>
          <w:rFonts w:eastAsia="SimSun"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1C0BEF">
        <w:rPr>
          <w:rFonts w:hint="eastAsia"/>
          <w:lang w:eastAsia="ja-JP"/>
        </w:rPr>
        <w:t>manner based on TS3</w:t>
      </w:r>
      <w:r w:rsidR="001C0BEF" w:rsidRPr="009659F0">
        <w:rPr>
          <w:rFonts w:eastAsia="SimSun"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1DE1081E" w14:textId="77777777" w:rsidR="00765194" w:rsidRPr="00DB7895" w:rsidRDefault="00765194" w:rsidP="002B3665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="002B3665" w:rsidRPr="009659F0">
        <w:rPr>
          <w:rFonts w:eastAsia="SimSun"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1C0BEF" w:rsidRPr="009659F0">
        <w:rPr>
          <w:rFonts w:eastAsia="SimSun" w:hint="eastAsia"/>
          <w:lang w:eastAsia="zh-CN"/>
        </w:rPr>
        <w:t>NR</w:t>
      </w:r>
      <w:r>
        <w:t xml:space="preserve"> inter band CA configurations for </w:t>
      </w:r>
      <w:r w:rsidR="00C608CD"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5D012ED4" w14:textId="77777777" w:rsidR="00765194" w:rsidRPr="00DB7895" w:rsidRDefault="00765194" w:rsidP="007651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 w:rsidR="00862C45"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="002B3665" w:rsidRPr="009659F0">
        <w:rPr>
          <w:rFonts w:eastAsia="SimSun"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 w:rsidR="00DB44AB"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116E633E" w14:textId="77777777" w:rsidR="00AB637C" w:rsidRPr="00AB637C" w:rsidRDefault="00862C45" w:rsidP="00AB637C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eastAsia="SimSun" w:hint="eastAsia"/>
          <w:lang w:eastAsia="zh-CN"/>
        </w:rPr>
        <w:t>NR</w:t>
      </w:r>
      <w:r w:rsidR="002B3665">
        <w:rPr>
          <w:rFonts w:hint="eastAsia"/>
          <w:lang w:eastAsia="ja-JP"/>
        </w:rPr>
        <w:t xml:space="preserve"> Band 1</w:t>
      </w:r>
      <w:r w:rsidR="002B3665" w:rsidRPr="00AB637C">
        <w:rPr>
          <w:rFonts w:eastAsia="SimSun" w:hint="eastAsia"/>
          <w:lang w:eastAsia="zh-CN"/>
        </w:rPr>
        <w:t>, 2</w:t>
      </w:r>
      <w:r w:rsidR="00C608CD">
        <w:rPr>
          <w:rFonts w:eastAsia="SimSun"/>
          <w:lang w:eastAsia="zh-CN"/>
        </w:rPr>
        <w:t>, 3</w:t>
      </w:r>
      <w:r w:rsidR="002B3665" w:rsidRPr="00AB637C">
        <w:rPr>
          <w:rFonts w:eastAsia="SimSun" w:hint="eastAsia"/>
          <w:lang w:eastAsia="zh-CN"/>
        </w:rPr>
        <w:t xml:space="preserve"> </w:t>
      </w:r>
      <w:r w:rsidR="00765194">
        <w:rPr>
          <w:rFonts w:hint="eastAsia"/>
          <w:lang w:eastAsia="ja-JP"/>
        </w:rPr>
        <w:t xml:space="preserve">and Band </w:t>
      </w:r>
      <w:r w:rsidR="00C608CD">
        <w:rPr>
          <w:lang w:eastAsia="ja-JP"/>
        </w:rPr>
        <w:t>4</w:t>
      </w:r>
      <w:r w:rsidR="00765194">
        <w:rPr>
          <w:rFonts w:hint="eastAsia"/>
          <w:lang w:eastAsia="ja-JP"/>
        </w:rPr>
        <w:t xml:space="preserve"> requirements shall be completed and specified in advanced.</w:t>
      </w:r>
    </w:p>
    <w:p w14:paraId="52E20E66" w14:textId="77777777" w:rsidR="00765194" w:rsidRPr="00796387" w:rsidRDefault="00765194" w:rsidP="00765194">
      <w:pPr>
        <w:spacing w:after="0"/>
      </w:pPr>
    </w:p>
    <w:p w14:paraId="454F46D5" w14:textId="77777777" w:rsidR="00765194" w:rsidRDefault="00765194" w:rsidP="00765194">
      <w:pPr>
        <w:pStyle w:val="Heading2"/>
      </w:pPr>
      <w:r>
        <w:t>4</w:t>
      </w:r>
      <w:r>
        <w:tab/>
        <w:t>Objective</w:t>
      </w:r>
    </w:p>
    <w:p w14:paraId="0D5D22D0" w14:textId="77777777" w:rsidR="00765194" w:rsidRPr="004E3261" w:rsidRDefault="00765194" w:rsidP="00765194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90D3956" w14:textId="77777777" w:rsidR="00765194" w:rsidRDefault="00765194" w:rsidP="00765194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2B3665" w:rsidRPr="009659F0">
        <w:rPr>
          <w:rFonts w:eastAsia="SimSun" w:hint="eastAsia"/>
          <w:lang w:eastAsia="zh-CN"/>
        </w:rPr>
        <w:t>NR</w:t>
      </w:r>
      <w:r w:rsidRPr="00264049">
        <w:t xml:space="preserve"> inter band CA combinations for </w:t>
      </w:r>
      <w:r w:rsidR="00DB44AB"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1B5D85CA" w14:textId="77777777" w:rsidR="00765194" w:rsidRDefault="00765194" w:rsidP="00765194">
      <w:pPr>
        <w:numPr>
          <w:ilvl w:val="1"/>
          <w:numId w:val="8"/>
        </w:numPr>
        <w:ind w:right="-99"/>
      </w:pPr>
      <w:r>
        <w:t>Applicable frequencies</w:t>
      </w:r>
    </w:p>
    <w:p w14:paraId="6DE25F49" w14:textId="77777777" w:rsidR="00765194" w:rsidRDefault="00765194" w:rsidP="00765194">
      <w:pPr>
        <w:numPr>
          <w:ilvl w:val="1"/>
          <w:numId w:val="8"/>
        </w:numPr>
        <w:ind w:right="-99"/>
      </w:pPr>
      <w:r>
        <w:t>Applicable bandwidths and bandwidth sets</w:t>
      </w:r>
    </w:p>
    <w:p w14:paraId="206E699C" w14:textId="77777777" w:rsidR="00765194" w:rsidRDefault="00765194" w:rsidP="00765194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46D64356" w14:textId="77777777" w:rsidR="00765194" w:rsidRDefault="00765194" w:rsidP="00765194">
      <w:pPr>
        <w:numPr>
          <w:ilvl w:val="1"/>
          <w:numId w:val="8"/>
        </w:numPr>
        <w:ind w:right="-99"/>
      </w:pPr>
      <w:r>
        <w:t>TX Harmonic overlap of receive band</w:t>
      </w:r>
    </w:p>
    <w:p w14:paraId="24E226E4" w14:textId="77777777" w:rsidR="00765194" w:rsidRDefault="00765194" w:rsidP="00765194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12FABAD8" w14:textId="77777777" w:rsidR="00765194" w:rsidRDefault="00765194" w:rsidP="00765194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7DEA4EB" w14:textId="77777777" w:rsidR="00765194" w:rsidRDefault="00765194" w:rsidP="00765194">
      <w:pPr>
        <w:numPr>
          <w:ilvl w:val="1"/>
          <w:numId w:val="8"/>
        </w:numPr>
        <w:ind w:right="-99"/>
      </w:pPr>
      <w:r>
        <w:t>Any other identified reasons</w:t>
      </w:r>
    </w:p>
    <w:p w14:paraId="7369AAE7" w14:textId="77777777" w:rsidR="00765194" w:rsidRDefault="00765194" w:rsidP="00765194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7CE5076" w14:textId="77777777" w:rsidR="00765194" w:rsidRPr="006D65D5" w:rsidRDefault="00765194" w:rsidP="00765194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00F1921E" w14:textId="77777777" w:rsidR="00765194" w:rsidRDefault="00765194" w:rsidP="00765194">
      <w:pPr>
        <w:numPr>
          <w:ilvl w:val="1"/>
          <w:numId w:val="8"/>
        </w:numPr>
        <w:ind w:right="-99"/>
      </w:pPr>
      <w:r>
        <w:t>Reference sensitivity excerptions</w:t>
      </w:r>
    </w:p>
    <w:p w14:paraId="4E7F34CE" w14:textId="77777777" w:rsidR="00765194" w:rsidRDefault="00765194" w:rsidP="00765194">
      <w:pPr>
        <w:numPr>
          <w:ilvl w:val="1"/>
          <w:numId w:val="8"/>
        </w:numPr>
        <w:ind w:right="-99"/>
      </w:pPr>
      <w:r>
        <w:t>UL RB restrictions for REFSENS test</w:t>
      </w:r>
    </w:p>
    <w:p w14:paraId="0119AD9D" w14:textId="77777777" w:rsidR="00765194" w:rsidRDefault="00765194" w:rsidP="00765194">
      <w:pPr>
        <w:numPr>
          <w:ilvl w:val="0"/>
          <w:numId w:val="8"/>
        </w:numPr>
        <w:ind w:right="-99"/>
      </w:pPr>
      <w:r>
        <w:lastRenderedPageBreak/>
        <w:t>Add conformance testing in RAN5 specifications (to follow at a later stage)</w:t>
      </w:r>
    </w:p>
    <w:p w14:paraId="512618C1" w14:textId="78D504C6" w:rsidR="00765194" w:rsidRDefault="002B3665" w:rsidP="00765194">
      <w:pPr>
        <w:spacing w:after="0"/>
        <w:rPr>
          <w:bCs/>
        </w:rPr>
        <w:sectPr w:rsidR="00765194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9659F0">
        <w:rPr>
          <w:rFonts w:eastAsia="SimSun" w:hint="eastAsia"/>
          <w:bCs/>
          <w:lang w:eastAsia="zh-CN"/>
        </w:rPr>
        <w:t>O</w:t>
      </w:r>
      <w:r w:rsidR="00765194">
        <w:rPr>
          <w:bCs/>
        </w:rPr>
        <w:t xml:space="preserve">f all </w:t>
      </w:r>
      <w:r w:rsidR="00B214D4">
        <w:rPr>
          <w:bCs/>
        </w:rPr>
        <w:t>REL-17</w:t>
      </w:r>
      <w:r w:rsidR="00765194" w:rsidRPr="00826E6B">
        <w:rPr>
          <w:bCs/>
        </w:rPr>
        <w:t xml:space="preserve"> </w:t>
      </w:r>
      <w:r w:rsidR="00765194">
        <w:rPr>
          <w:bCs/>
        </w:rPr>
        <w:t xml:space="preserve">CA </w:t>
      </w:r>
      <w:r w:rsidR="00765194" w:rsidRPr="00826E6B">
        <w:rPr>
          <w:bCs/>
        </w:rPr>
        <w:t>combinations</w:t>
      </w:r>
      <w:r w:rsidR="00765194">
        <w:rPr>
          <w:bCs/>
        </w:rPr>
        <w:t xml:space="preserve"> </w:t>
      </w:r>
      <w:r w:rsidR="00765194" w:rsidRPr="00826E6B">
        <w:rPr>
          <w:bCs/>
        </w:rPr>
        <w:t>that fall into the category defined by the WI title</w:t>
      </w:r>
      <w:r w:rsidR="00765194">
        <w:rPr>
          <w:bCs/>
        </w:rPr>
        <w:t xml:space="preserve">. An overview table of these CA combinations is provided here: </w:t>
      </w:r>
    </w:p>
    <w:p w14:paraId="3D90913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C608CD">
        <w:rPr>
          <w:sz w:val="28"/>
          <w:lang w:eastAsia="ja-JP"/>
        </w:rPr>
        <w:t>4</w:t>
      </w:r>
      <w:r w:rsidR="00FA4D82">
        <w:rPr>
          <w:rFonts w:hint="eastAsia"/>
          <w:sz w:val="28"/>
          <w:lang w:eastAsia="ja-JP"/>
        </w:rPr>
        <w:t xml:space="preserve"> </w:t>
      </w:r>
      <w:r w:rsidR="00CC5018">
        <w:rPr>
          <w:rFonts w:hint="eastAsia"/>
          <w:sz w:val="28"/>
          <w:lang w:eastAsia="ja-JP"/>
        </w:rPr>
        <w:t xml:space="preserve">different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6F321A" w:rsidRPr="009659F0">
        <w:rPr>
          <w:rFonts w:eastAsia="SimSun" w:hint="eastAsia"/>
          <w:b w:val="0"/>
          <w:color w:val="FF0000"/>
          <w:lang w:eastAsia="zh-CN"/>
        </w:rPr>
        <w:t>s</w:t>
      </w:r>
      <w:r w:rsidR="00223071" w:rsidRPr="00B6666D">
        <w:rPr>
          <w:b w:val="0"/>
          <w:color w:val="FF0000"/>
          <w:lang w:eastAsia="ja-JP"/>
        </w:rPr>
        <w:t>.</w:t>
      </w:r>
    </w:p>
    <w:p w14:paraId="6E1F958A" w14:textId="77777777" w:rsidR="00755797" w:rsidRPr="009659F0" w:rsidRDefault="00755797" w:rsidP="00755797">
      <w:pPr>
        <w:pStyle w:val="Caption"/>
        <w:keepNext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proofErr w:type="spellStart"/>
      <w:r>
        <w:t>CA_</w:t>
      </w:r>
      <w:r w:rsidR="00E72C5E">
        <w:rPr>
          <w:rFonts w:hint="eastAsia"/>
          <w:lang w:eastAsia="ja-JP"/>
        </w:rPr>
        <w:t>x</w:t>
      </w:r>
      <w:proofErr w:type="spellEnd"/>
      <w:r w:rsidR="00E72C5E">
        <w:rPr>
          <w:rFonts w:hint="eastAsia"/>
          <w:lang w:eastAsia="ja-JP"/>
        </w:rPr>
        <w:t>-x</w:t>
      </w:r>
      <w:r w:rsidR="00FA4D82">
        <w:rPr>
          <w:rFonts w:hint="eastAsia"/>
          <w:lang w:eastAsia="ja-JP"/>
        </w:rPr>
        <w:t>-x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5"/>
        <w:gridCol w:w="1314"/>
        <w:gridCol w:w="1165"/>
        <w:gridCol w:w="2840"/>
        <w:gridCol w:w="1607"/>
        <w:gridCol w:w="1121"/>
        <w:gridCol w:w="4385"/>
      </w:tblGrid>
      <w:tr w:rsidR="006A6FAE" w14:paraId="7DF08714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4CB8AF9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CA configuration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64341ED2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Uplink EN-DC Configuration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3E8F53A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1B880C33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4D48C9A8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7C6D16A8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000B291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other supporting companies</w:t>
            </w:r>
          </w:p>
          <w:p w14:paraId="4733125E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(min. 3)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0D548BE6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status</w:t>
            </w:r>
          </w:p>
          <w:p w14:paraId="7F87BF4E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(new, ongoing, completed, stopped)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15C321DA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supported next level fallback modes</w:t>
            </w:r>
          </w:p>
          <w:p w14:paraId="79F66E40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(in DL and UL)</w:t>
            </w:r>
          </w:p>
        </w:tc>
      </w:tr>
      <w:tr w:rsidR="006A6FAE" w14:paraId="635819B0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7B17F5" w14:textId="01267870" w:rsidR="006A6FAE" w:rsidRPr="006A6FAE" w:rsidRDefault="006A6FAE" w:rsidP="006A6FA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0052D811" w14:textId="20629623" w:rsidR="006A6FAE" w:rsidRPr="006A6FAE" w:rsidRDefault="006A6FAE" w:rsidP="006A6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37B149" w14:textId="02660F38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61EFA9" w14:textId="77777777" w:rsidR="006A6FAE" w:rsidRPr="002141AE" w:rsidRDefault="006A6F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3405DB" w14:textId="23F1199B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AD165C5" w14:textId="15A988C8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69D688" w14:textId="2BB9E596" w:rsidR="006A6FAE" w:rsidRDefault="006A6FAE" w:rsidP="006A6FA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1BD37C57" w14:textId="77777777" w:rsidR="00700CE4" w:rsidRPr="009659F0" w:rsidRDefault="00700CE4" w:rsidP="006F321A">
      <w:pPr>
        <w:rPr>
          <w:rFonts w:eastAsia="SimSun"/>
          <w:lang w:eastAsia="zh-CN"/>
        </w:rPr>
      </w:pPr>
    </w:p>
    <w:p w14:paraId="1B55DE23" w14:textId="77777777" w:rsidR="006F321A" w:rsidRPr="009659F0" w:rsidRDefault="006F321A" w:rsidP="006F321A">
      <w:pPr>
        <w:rPr>
          <w:rFonts w:eastAsia="SimSun"/>
          <w:lang w:eastAsia="zh-CN"/>
        </w:rPr>
      </w:pPr>
    </w:p>
    <w:bookmarkEnd w:id="0"/>
    <w:p w14:paraId="4837B7F6" w14:textId="77777777" w:rsidR="00755797" w:rsidRPr="008B5C8B" w:rsidRDefault="00755797" w:rsidP="00755797">
      <w:pPr>
        <w:pStyle w:val="Caption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14:paraId="1C992AA4" w14:textId="77777777" w:rsidR="00755797" w:rsidRDefault="00755797" w:rsidP="00755797">
      <w:pPr>
        <w:pStyle w:val="Caption"/>
        <w:keepNext/>
        <w:rPr>
          <w:rFonts w:eastAsia="SimSun"/>
          <w:lang w:eastAsia="zh-CN"/>
        </w:rPr>
      </w:pPr>
      <w:r>
        <w:t>Table 2-1 Bandwidth combinations for CA</w:t>
      </w:r>
      <w:r w:rsidR="0010325D">
        <w:t xml:space="preserve"> with no FR2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387"/>
        <w:gridCol w:w="666"/>
        <w:gridCol w:w="656"/>
        <w:gridCol w:w="586"/>
        <w:gridCol w:w="586"/>
        <w:gridCol w:w="586"/>
        <w:gridCol w:w="586"/>
        <w:gridCol w:w="597"/>
        <w:gridCol w:w="587"/>
        <w:gridCol w:w="586"/>
        <w:gridCol w:w="593"/>
        <w:gridCol w:w="587"/>
        <w:gridCol w:w="593"/>
        <w:gridCol w:w="586"/>
        <w:gridCol w:w="586"/>
        <w:gridCol w:w="586"/>
        <w:gridCol w:w="883"/>
        <w:gridCol w:w="1286"/>
      </w:tblGrid>
      <w:tr w:rsidR="00973C9C" w:rsidRPr="006A5372" w14:paraId="1F097C58" w14:textId="77777777" w:rsidTr="00364F20">
        <w:trPr>
          <w:trHeight w:val="225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D3B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NR CA configuration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F1E4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NR 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8C92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NR </w:t>
            </w:r>
          </w:p>
          <w:p w14:paraId="4AD9A796" w14:textId="77777777" w:rsidR="00973C9C" w:rsidRPr="00CE1800" w:rsidRDefault="00973C9C" w:rsidP="00364F20">
            <w:pPr>
              <w:pStyle w:val="TAH"/>
              <w:rPr>
                <w:lang w:val="en-US" w:eastAsia="ko-KR"/>
              </w:rPr>
            </w:pPr>
            <w:r w:rsidRPr="00CE1800">
              <w:rPr>
                <w:lang w:eastAsia="ko-KR"/>
              </w:rPr>
              <w:t>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0A9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SCS</w:t>
            </w:r>
          </w:p>
          <w:p w14:paraId="45455E2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D33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5 </w:t>
            </w:r>
          </w:p>
          <w:p w14:paraId="72689EAC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277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10 </w:t>
            </w:r>
          </w:p>
          <w:p w14:paraId="2BA1F6BD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7E9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15 </w:t>
            </w:r>
          </w:p>
          <w:p w14:paraId="729C16BB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06D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20 </w:t>
            </w:r>
          </w:p>
          <w:p w14:paraId="330FFFCF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674B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25 </w:t>
            </w:r>
          </w:p>
          <w:p w14:paraId="20E8597A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5DC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30 </w:t>
            </w:r>
          </w:p>
          <w:p w14:paraId="57C2BD68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82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40 </w:t>
            </w:r>
          </w:p>
          <w:p w14:paraId="5FB562A9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41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50 </w:t>
            </w:r>
          </w:p>
          <w:p w14:paraId="53B8C8AD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86E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60 </w:t>
            </w:r>
          </w:p>
          <w:p w14:paraId="1CFE9DD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FD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F668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80 </w:t>
            </w:r>
          </w:p>
          <w:p w14:paraId="0314A27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68ED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90 </w:t>
            </w:r>
          </w:p>
          <w:p w14:paraId="032B20B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9EB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100 </w:t>
            </w:r>
          </w:p>
          <w:p w14:paraId="07F90A4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E87" w14:textId="77777777" w:rsidR="00973C9C" w:rsidRPr="001918FF" w:rsidRDefault="00973C9C" w:rsidP="00364F2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 w:rsidRPr="001918FF"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Maximum Aggregated bandwidth</w:t>
            </w:r>
          </w:p>
          <w:p w14:paraId="70CD9A59" w14:textId="77777777" w:rsidR="00973C9C" w:rsidRPr="00CE1800" w:rsidRDefault="00973C9C" w:rsidP="00364F20">
            <w:pPr>
              <w:pStyle w:val="TAH"/>
              <w:rPr>
                <w:rStyle w:val="Strong"/>
                <w:b/>
                <w:szCs w:val="18"/>
              </w:rPr>
            </w:pPr>
            <w:r w:rsidRPr="001918FF">
              <w:rPr>
                <w:kern w:val="2"/>
                <w:sz w:val="12"/>
                <w:szCs w:val="24"/>
                <w:lang w:val="en-US" w:eastAsia="zh-CN"/>
              </w:rPr>
              <w:t>[MHz]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4B8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rStyle w:val="Strong"/>
                <w:szCs w:val="18"/>
              </w:rPr>
              <w:t>Bandwidth combination set</w:t>
            </w:r>
          </w:p>
        </w:tc>
      </w:tr>
      <w:tr w:rsidR="00973C9C" w:rsidRPr="006A5372" w14:paraId="6A321EE7" w14:textId="77777777" w:rsidTr="00B214D4">
        <w:trPr>
          <w:trHeight w:val="225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410F0" w14:textId="2B86A6F4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  <w:bookmarkStart w:id="3" w:name="_Hlk32485084"/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AA047" w14:textId="263A7426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9C81" w14:textId="57244A12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0376" w14:textId="0FA5651A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B6CA" w14:textId="5066B7C8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0C99" w14:textId="14E28075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F950" w14:textId="28F9DEBB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4096" w14:textId="61AC45AD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21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3AC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07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E9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6F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7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B0F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D3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0B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31BC" w14:textId="4201FF4F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3A9B3" w14:textId="4FF9ECE5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eastAsia="Yu Mincho"/>
                <w:b/>
                <w:lang w:eastAsia="ko-KR"/>
              </w:rPr>
            </w:pPr>
          </w:p>
        </w:tc>
      </w:tr>
      <w:tr w:rsidR="00973C9C" w:rsidRPr="006A5372" w14:paraId="72387E71" w14:textId="77777777" w:rsidTr="00B214D4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86CD2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7327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8837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9924" w14:textId="1833809B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0140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C1CE" w14:textId="6B723A4D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AF3E" w14:textId="3F744B1C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1DE" w14:textId="67BFAD9D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8C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7F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7A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F2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6F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1E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09D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27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A10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CB81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DE6B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4FCCB1A5" w14:textId="77777777" w:rsidTr="00B214D4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7B181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196D3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0B53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2D7F" w14:textId="7683A2D8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968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46D" w14:textId="26DC8FC1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E4C" w14:textId="52050D50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776" w14:textId="0AD96BB1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D92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AA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A46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E98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97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D5C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F2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781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FC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A5D0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F7948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71F97EBA" w14:textId="77777777" w:rsidTr="00B214D4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7F5C2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061D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372" w14:textId="5BCBE7D2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5806" w14:textId="1027A404" w:rsidR="00973C9C" w:rsidRPr="00CE1800" w:rsidRDefault="00973C9C" w:rsidP="00364F20">
            <w:pPr>
              <w:pStyle w:val="TAC"/>
              <w:rPr>
                <w:lang w:val="en-US"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D15" w14:textId="7D71C1E0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BC5F" w14:textId="106E95B4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55C3" w14:textId="24B6B5F1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E18" w14:textId="236CEC6C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9E8" w14:textId="51B4E2C8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54B" w14:textId="330B40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A2E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20A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A93D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87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4A5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50D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5A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8183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6BFD0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794FC3B" w14:textId="77777777" w:rsidTr="00B214D4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FA28E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D42A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1A0A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FC0" w14:textId="08986DB4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27A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856" w14:textId="66CE04BB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D204" w14:textId="5FD418F3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B4D4" w14:textId="247962E8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E688" w14:textId="06D7EBB0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E1E" w14:textId="3889503C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F27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F53A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BF0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331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651F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354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58C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6AD4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22E3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44032A7B" w14:textId="77777777" w:rsidTr="00B214D4">
        <w:trPr>
          <w:trHeight w:val="144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3900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09F79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C311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4269" w14:textId="4B3A9FCE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ACF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3124" w14:textId="40B718AE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B59" w14:textId="4F88732B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2D67" w14:textId="4BEFF4A0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9CDD" w14:textId="752C9F80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8F6" w14:textId="5AB537DA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E491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84B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20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2D9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759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85B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E7E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53AE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EDC2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BF25962" w14:textId="77777777" w:rsidTr="00B214D4">
        <w:trPr>
          <w:trHeight w:val="102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9191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3C32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CE" w14:textId="6B337E0C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1348" w14:textId="44C2408F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4C9" w14:textId="118F627E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2C43" w14:textId="3A7E1243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FDD9" w14:textId="7B48FF7B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32C" w14:textId="43C1C255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3D8" w14:textId="33C265A2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5C89" w14:textId="5E1DAEA9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D028" w14:textId="712CC8BB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6F2" w14:textId="23117E73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38A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68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899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15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419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C907A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F88D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2D617BC" w14:textId="77777777" w:rsidTr="00B214D4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C8F0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6BD7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E9FA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F19D" w14:textId="2012E8BF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D0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D77" w14:textId="2D1BD6F9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24F4" w14:textId="0597D6E6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6EE5" w14:textId="4527092D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141" w14:textId="519B12A4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130" w14:textId="6701F82F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A1E7" w14:textId="4E7E86B0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14F" w14:textId="317772DE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4E1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C3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2A0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C1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FEE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D081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C0CDB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CEA9C61" w14:textId="77777777" w:rsidTr="00B214D4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94988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6D620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5CCC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C96A" w14:textId="16885F03" w:rsidR="00973C9C" w:rsidRPr="00CE1800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B00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42E0" w14:textId="658ABD2D" w:rsidR="00973C9C" w:rsidRPr="00CE1800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8403" w14:textId="4C61F898" w:rsidR="00973C9C" w:rsidRPr="00CE1800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BA7" w14:textId="538264CD" w:rsidR="00973C9C" w:rsidRPr="00CE1800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0DD" w14:textId="627F94F5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C4CA" w14:textId="5675064D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76AA" w14:textId="5C8787E3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2635" w14:textId="1077BC82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9FE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39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1CC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B8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1D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618B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EC9A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75C5D750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DFC1E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E04A8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58151" w14:textId="0C4B2369" w:rsidR="00973C9C" w:rsidRPr="00CE1800" w:rsidRDefault="00973C9C" w:rsidP="00364F20">
            <w:pPr>
              <w:pStyle w:val="TAH"/>
              <w:rPr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C390" w14:textId="56FB9334" w:rsidR="00973C9C" w:rsidRPr="00CE1800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B90" w14:textId="63DAABBE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B64" w14:textId="54F8B23D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B17E" w14:textId="2338CC0C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F37C" w14:textId="08B1ACA4" w:rsidR="00973C9C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52C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3FA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58F" w14:textId="77777777" w:rsidR="00973C9C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23AF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0A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44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904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0E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DD6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E0CE2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25DA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36BD1E1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FDF7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C7C5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EA4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DDC1" w14:textId="66BAF7F7" w:rsidR="00973C9C" w:rsidRPr="00CE1800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2FB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FCC" w14:textId="36228E54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0AC" w14:textId="6AD98725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EFA" w14:textId="399A2DBD" w:rsidR="00973C9C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426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302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92" w14:textId="77777777" w:rsidR="00973C9C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E2D1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18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D9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89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86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F46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457B3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550DB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C63EB84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62EE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1529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16D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B9AB" w14:textId="2DC7BB90" w:rsidR="00973C9C" w:rsidRPr="00CE1800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25E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38C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ABB4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AEC" w14:textId="77777777" w:rsidR="00973C9C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41B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784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645" w14:textId="77777777" w:rsidR="00973C9C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64AA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DAD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1D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61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E2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723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50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62B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bookmarkEnd w:id="3"/>
    </w:tbl>
    <w:p w14:paraId="14B2C68C" w14:textId="77777777" w:rsidR="00973C9C" w:rsidRDefault="00973C9C" w:rsidP="00973C9C">
      <w:pPr>
        <w:pStyle w:val="FP"/>
        <w:ind w:right="-99"/>
        <w:rPr>
          <w:sz w:val="12"/>
          <w:highlight w:val="yellow"/>
        </w:rPr>
      </w:pPr>
    </w:p>
    <w:p w14:paraId="2977942B" w14:textId="77777777" w:rsidR="00973C9C" w:rsidRDefault="00973C9C" w:rsidP="00361499">
      <w:pPr>
        <w:rPr>
          <w:rFonts w:eastAsia="SimSun"/>
          <w:lang w:eastAsia="zh-CN"/>
        </w:rPr>
      </w:pPr>
    </w:p>
    <w:p w14:paraId="6B7C0F02" w14:textId="77777777" w:rsidR="00361499" w:rsidRDefault="00361499" w:rsidP="00361499">
      <w:pPr>
        <w:rPr>
          <w:rFonts w:eastAsia="SimSun"/>
          <w:lang w:eastAsia="zh-CN"/>
        </w:rPr>
      </w:pPr>
    </w:p>
    <w:p w14:paraId="1158B451" w14:textId="77777777" w:rsidR="0010325D" w:rsidRDefault="0010325D" w:rsidP="0010325D">
      <w:pPr>
        <w:pStyle w:val="Caption"/>
        <w:keepNext/>
        <w:rPr>
          <w:rFonts w:eastAsia="SimSun"/>
          <w:lang w:eastAsia="zh-CN"/>
        </w:rPr>
      </w:pPr>
      <w:r>
        <w:t>Table 2-2 Bandwidth combinations for CA with FR2 bands</w:t>
      </w:r>
    </w:p>
    <w:p w14:paraId="130A532E" w14:textId="77777777" w:rsidR="00361499" w:rsidRDefault="00361499" w:rsidP="00361499">
      <w:pPr>
        <w:rPr>
          <w:rFonts w:eastAsia="SimSun"/>
          <w:lang w:eastAsia="zh-CN"/>
        </w:rPr>
      </w:pPr>
    </w:p>
    <w:p w14:paraId="0E25D7B1" w14:textId="77777777" w:rsidR="00C861EC" w:rsidRDefault="00C861EC" w:rsidP="00C861EC">
      <w:pPr>
        <w:rPr>
          <w:rFonts w:eastAsia="SimSun"/>
          <w:lang w:eastAsia="zh-CN"/>
        </w:rPr>
      </w:pPr>
    </w:p>
    <w:tbl>
      <w:tblPr>
        <w:tblW w:w="11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993"/>
        <w:gridCol w:w="567"/>
        <w:gridCol w:w="6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4"/>
        <w:gridCol w:w="484"/>
        <w:gridCol w:w="484"/>
        <w:gridCol w:w="915"/>
        <w:gridCol w:w="850"/>
      </w:tblGrid>
      <w:tr w:rsidR="0010325D" w14:paraId="405F5BCF" w14:textId="77777777" w:rsidTr="003D5ECF">
        <w:trPr>
          <w:trHeight w:val="124"/>
          <w:jc w:val="center"/>
        </w:trPr>
        <w:tc>
          <w:tcPr>
            <w:tcW w:w="11878" w:type="dxa"/>
            <w:gridSpan w:val="20"/>
          </w:tcPr>
          <w:p w14:paraId="5CD05B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b/>
                <w:kern w:val="2"/>
                <w:sz w:val="14"/>
                <w:szCs w:val="24"/>
                <w:lang w:val="en-US" w:eastAsia="zh-CN"/>
              </w:rPr>
              <w:t>NR</w:t>
            </w:r>
            <w:r>
              <w:rPr>
                <w:rFonts w:ascii="Arial" w:hAnsi="Arial" w:cs="Arial" w:hint="eastAsia"/>
                <w:b/>
                <w:kern w:val="2"/>
                <w:sz w:val="14"/>
                <w:szCs w:val="24"/>
              </w:rPr>
              <w:t xml:space="preserve"> CA configuration / Bandwidth combination set</w:t>
            </w:r>
          </w:p>
        </w:tc>
      </w:tr>
      <w:tr w:rsidR="0010325D" w14:paraId="5CB10937" w14:textId="77777777" w:rsidTr="003D5ECF">
        <w:trPr>
          <w:trHeight w:val="124"/>
          <w:jc w:val="center"/>
        </w:trPr>
        <w:tc>
          <w:tcPr>
            <w:tcW w:w="1129" w:type="dxa"/>
            <w:vAlign w:val="center"/>
          </w:tcPr>
          <w:p w14:paraId="2551E9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NR CA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c</w:t>
            </w:r>
            <w:proofErr w:type="spellStart"/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onfiguration</w:t>
            </w:r>
            <w:proofErr w:type="spellEnd"/>
          </w:p>
        </w:tc>
        <w:tc>
          <w:tcPr>
            <w:tcW w:w="993" w:type="dxa"/>
            <w:vAlign w:val="center"/>
          </w:tcPr>
          <w:p w14:paraId="5284CE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 xml:space="preserve">NR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Uplink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CA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c</w:t>
            </w:r>
            <w:proofErr w:type="spellStart"/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onfiguration</w:t>
            </w:r>
            <w:proofErr w:type="spellEnd"/>
          </w:p>
        </w:tc>
        <w:tc>
          <w:tcPr>
            <w:tcW w:w="567" w:type="dxa"/>
            <w:vAlign w:val="center"/>
          </w:tcPr>
          <w:p w14:paraId="4BF4AA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Band</w:t>
            </w:r>
          </w:p>
        </w:tc>
        <w:tc>
          <w:tcPr>
            <w:tcW w:w="681" w:type="dxa"/>
            <w:vAlign w:val="center"/>
          </w:tcPr>
          <w:p w14:paraId="044B26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S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CS</w:t>
            </w:r>
          </w:p>
          <w:p w14:paraId="520E8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(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kHz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)</w:t>
            </w:r>
          </w:p>
        </w:tc>
        <w:tc>
          <w:tcPr>
            <w:tcW w:w="481" w:type="dxa"/>
            <w:vAlign w:val="center"/>
          </w:tcPr>
          <w:p w14:paraId="137209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5</w:t>
            </w:r>
          </w:p>
          <w:p w14:paraId="18E35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65AFF6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10</w:t>
            </w:r>
          </w:p>
          <w:p w14:paraId="2A91A4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304EC4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15</w:t>
            </w:r>
          </w:p>
          <w:p w14:paraId="58E5F2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08988F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20</w:t>
            </w:r>
          </w:p>
          <w:p w14:paraId="5FB3E9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1408BA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25 MHz</w:t>
            </w:r>
          </w:p>
        </w:tc>
        <w:tc>
          <w:tcPr>
            <w:tcW w:w="481" w:type="dxa"/>
            <w:vAlign w:val="center"/>
          </w:tcPr>
          <w:p w14:paraId="2DF545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30 MHz</w:t>
            </w:r>
          </w:p>
        </w:tc>
        <w:tc>
          <w:tcPr>
            <w:tcW w:w="481" w:type="dxa"/>
            <w:vAlign w:val="center"/>
          </w:tcPr>
          <w:p w14:paraId="357D75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40</w:t>
            </w:r>
          </w:p>
          <w:p w14:paraId="29118F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21CB94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50</w:t>
            </w:r>
          </w:p>
          <w:p w14:paraId="1A1C03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3FC174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60</w:t>
            </w:r>
          </w:p>
          <w:p w14:paraId="7B9178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16BCFE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80</w:t>
            </w:r>
          </w:p>
          <w:p w14:paraId="6B752F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09AB7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90</w:t>
            </w:r>
          </w:p>
          <w:p w14:paraId="12AE5E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MHz</w:t>
            </w:r>
          </w:p>
        </w:tc>
        <w:tc>
          <w:tcPr>
            <w:tcW w:w="484" w:type="dxa"/>
            <w:vAlign w:val="center"/>
          </w:tcPr>
          <w:p w14:paraId="4663B6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484" w:type="dxa"/>
            <w:vAlign w:val="center"/>
          </w:tcPr>
          <w:p w14:paraId="7A4F4F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</w:rPr>
              <w:t>2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484" w:type="dxa"/>
            <w:vAlign w:val="center"/>
          </w:tcPr>
          <w:p w14:paraId="4FACC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</w:rPr>
              <w:t>4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915" w:type="dxa"/>
            <w:vAlign w:val="center"/>
          </w:tcPr>
          <w:p w14:paraId="331D5F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Maximum Aggregated bandwidth</w:t>
            </w:r>
          </w:p>
          <w:p w14:paraId="08F2E0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[MHz]</w:t>
            </w:r>
          </w:p>
        </w:tc>
        <w:tc>
          <w:tcPr>
            <w:tcW w:w="850" w:type="dxa"/>
            <w:vAlign w:val="center"/>
          </w:tcPr>
          <w:p w14:paraId="688BF7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Bandwidth combination set</w:t>
            </w:r>
          </w:p>
        </w:tc>
      </w:tr>
      <w:tr w:rsidR="0010325D" w14:paraId="33FFCFAF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0EBB6FB4" w14:textId="5DFF6AF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7B9155F" w14:textId="1AD44FA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275B435" w14:textId="44D0D6FC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88F0ECD" w14:textId="0EC2089B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43379521" w14:textId="23A1BC5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60F7D7" w14:textId="47B270E4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110DFAE" w14:textId="7FB46C7A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61D141" w14:textId="0809EC21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6A5898B" w14:textId="2E1573D8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79A9F05" w14:textId="20F9E6BC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1D350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2CA7F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8626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772A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CA6D0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6A0B5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E5BCC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2B362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6E46D56" w14:textId="2982FB92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44346CC" w14:textId="4C81C582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6870F0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7CF42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53D68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FE469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8B2C187" w14:textId="19722C9B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7CB760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20EABA2" w14:textId="37858CAA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7DB349A" w14:textId="00A43B5A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F7DCE1D" w14:textId="4DB3AA9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8590407" w14:textId="34842CB3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9FC640C" w14:textId="2AB673C6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9702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64B39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EF1F9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409CD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70C2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DEF0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EAFA7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B09D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9A230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E1E96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7F689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658C2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61F41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81AC1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58BD62F" w14:textId="1F02F4B2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20A4AA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83E4ED7" w14:textId="202AA4DA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9637AE7" w14:textId="5ECE01DF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86EBFDE" w14:textId="55DB72C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C37A39" w14:textId="647E2196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53496A0" w14:textId="4C25E2E4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D8361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4507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738B5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947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346E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87EDA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58299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E4D4C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68614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0C3C5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22C8C4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FDBB6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03B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84E089D" w14:textId="36D4BF3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4AD1BEB" w14:textId="7CFDFCB6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7014D8A4" w14:textId="1FD65816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C7F659" w14:textId="2BA2CE7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442AE65" w14:textId="680F3CF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29081F" w14:textId="4F721EAA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A2966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14583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D42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FAF1D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F96F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B3B7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DF58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D48BC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A83D2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E2482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9A34F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1E1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972A85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0F18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2DA4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F98F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6021AB9" w14:textId="0DBC7A8D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79C805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998ED7C" w14:textId="1537838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ADB5622" w14:textId="2F3EBF24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843702" w14:textId="1AB86671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A3F2D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4C934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EBF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86FEC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8C856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B8DB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B9B8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DE51A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943A3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2F23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50FB05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90755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FF0A1C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EB094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2D9C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BE846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8F39866" w14:textId="12B63DC8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642A74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BC4E8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1D72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0B60F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7A5E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895A9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848D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82DBA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D6375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B9FBB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9FBC8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B553B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FCFAB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F105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55B15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248DA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0921BD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D7C08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560D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25FC0F7" w14:textId="72CF7AC5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E7A952E" w14:textId="5650BF8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7FB9CA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58EBAC1" w14:textId="3E6225CB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F9F48D2" w14:textId="2201E95C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CB95770" w14:textId="435153A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D5C31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4E54A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B64585E" w14:textId="0CAF7CBF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39EC6CB" w14:textId="746CCADD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3D3F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1C83D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9FDA1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231CE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BD99E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6A425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23C72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FEC9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69495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041EB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BE81D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2CB1B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4EB1740" w14:textId="4E9385C9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29E7E7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0BAAFEB" w14:textId="3CFCF01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FBA542" w14:textId="1A0E987F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FFBB7A" w14:textId="4830FAB4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1C823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61003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F62E019" w14:textId="0C30D39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F3C0B6E" w14:textId="48A20F46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8F4776" w14:textId="63A83FBD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B5652A" w14:textId="5433D611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5F6DA4B" w14:textId="228144A9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A214783" w14:textId="1CA5DFA3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9C145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68F7D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9CC44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7728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2F110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C2F48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CEFC6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5AB71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312E61" w14:textId="73C77509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42CD23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D773F6" w14:textId="300CBD5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E888061" w14:textId="36B74632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5B1E52D" w14:textId="6079AB8E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B1C4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2C530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1E310AC" w14:textId="157FBCC6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F034C5C" w14:textId="3A381B65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952FE6" w14:textId="3D6080C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25B7986" w14:textId="7373D28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51E3E4" w14:textId="30D4EC23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2A09657" w14:textId="0C804B49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5B472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6A326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BFDC6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A691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9B6FF0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EAC42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9090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1F362FE" w14:textId="265D7818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</w:p>
        </w:tc>
        <w:tc>
          <w:tcPr>
            <w:tcW w:w="681" w:type="dxa"/>
          </w:tcPr>
          <w:p w14:paraId="2129986C" w14:textId="303618AD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</w:p>
        </w:tc>
        <w:tc>
          <w:tcPr>
            <w:tcW w:w="481" w:type="dxa"/>
          </w:tcPr>
          <w:p w14:paraId="53C91B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52988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7032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5D72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0912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F0D6E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15E85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22AEFB9" w14:textId="562DA595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43B4F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5CDE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DE05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38B6A7A" w14:textId="015C8A2E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4" w:type="dxa"/>
          </w:tcPr>
          <w:p w14:paraId="6680947F" w14:textId="45E1C558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4" w:type="dxa"/>
            <w:vAlign w:val="center"/>
          </w:tcPr>
          <w:p w14:paraId="6DCDC5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0A2242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F6DFE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8B93DB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C636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D207F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2DA1E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4DDFE77" w14:textId="61B2E81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</w:p>
        </w:tc>
        <w:tc>
          <w:tcPr>
            <w:tcW w:w="481" w:type="dxa"/>
          </w:tcPr>
          <w:p w14:paraId="2377E5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A5E0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9D6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0374A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2CF5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BC1E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89CA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6249C70" w14:textId="775A63C8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59241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F878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3162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929A2D" w14:textId="29CEA345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4" w:type="dxa"/>
          </w:tcPr>
          <w:p w14:paraId="4D3165EC" w14:textId="08E08EB0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4" w:type="dxa"/>
          </w:tcPr>
          <w:p w14:paraId="7B1FE3B4" w14:textId="6AD502FD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915" w:type="dxa"/>
            <w:vMerge/>
            <w:vAlign w:val="center"/>
          </w:tcPr>
          <w:p w14:paraId="116F60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D544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50AC7524" w14:textId="77777777" w:rsidR="00C90ABB" w:rsidRPr="00514FC5" w:rsidRDefault="00C90ABB" w:rsidP="00514FC5">
      <w:pPr>
        <w:sectPr w:rsidR="00C90ABB" w:rsidRPr="00514FC5" w:rsidSect="00765194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0316C803" w14:textId="77777777" w:rsidR="00C90ABB" w:rsidRDefault="00C90ABB" w:rsidP="00ED67DA">
      <w:pPr>
        <w:pStyle w:val="Heading3"/>
        <w:rPr>
          <w:color w:val="0000FF"/>
        </w:rPr>
      </w:pPr>
    </w:p>
    <w:p w14:paraId="1C03DE14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B6B679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2718018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74BDEB4" w14:textId="77777777" w:rsidR="005F0E32" w:rsidRDefault="005F0E32" w:rsidP="005F0E32">
      <w:pPr>
        <w:spacing w:after="0"/>
        <w:rPr>
          <w:i/>
          <w:color w:val="FF0000"/>
        </w:rPr>
      </w:pPr>
    </w:p>
    <w:p w14:paraId="54AB6BE4" w14:textId="77777777" w:rsidR="005F0E32" w:rsidRPr="00BC432C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</w:t>
      </w:r>
      <w:r w:rsidR="00BC432C">
        <w:rPr>
          <w:bCs/>
        </w:rPr>
        <w:t xml:space="preserve"> release independence TS 38.307.</w:t>
      </w:r>
    </w:p>
    <w:p w14:paraId="4F56F520" w14:textId="4A847399" w:rsidR="00ED67DA" w:rsidRPr="005F0E32" w:rsidRDefault="00887F33" w:rsidP="00ED67DA">
      <w:pPr>
        <w:spacing w:after="0"/>
        <w:rPr>
          <w:bCs/>
        </w:rPr>
      </w:pPr>
      <w:r w:rsidRPr="009659F0">
        <w:rPr>
          <w:rFonts w:eastAsia="SimSun" w:hint="eastAsia"/>
          <w:bCs/>
          <w:lang w:eastAsia="zh-CN"/>
        </w:rPr>
        <w:t>O</w:t>
      </w:r>
      <w:r w:rsidR="005F0E32">
        <w:rPr>
          <w:bCs/>
        </w:rPr>
        <w:t xml:space="preserve">f all </w:t>
      </w:r>
      <w:r w:rsidR="00B214D4">
        <w:rPr>
          <w:bCs/>
        </w:rPr>
        <w:t>REL-17</w:t>
      </w:r>
      <w:r w:rsidR="005F0E32" w:rsidRPr="00826E6B">
        <w:rPr>
          <w:bCs/>
        </w:rPr>
        <w:t xml:space="preserve"> </w:t>
      </w:r>
      <w:r w:rsidR="005F0E32">
        <w:rPr>
          <w:bCs/>
        </w:rPr>
        <w:t xml:space="preserve">CA </w:t>
      </w:r>
      <w:r w:rsidR="005F0E32" w:rsidRPr="00826E6B">
        <w:rPr>
          <w:bCs/>
        </w:rPr>
        <w:t>combinations that fall into the category defined by the WI title</w:t>
      </w:r>
      <w:r w:rsidR="005F0E32">
        <w:rPr>
          <w:bCs/>
        </w:rPr>
        <w:t>. See overview table in 4.1 above.</w:t>
      </w:r>
    </w:p>
    <w:p w14:paraId="5606AAA9" w14:textId="77777777" w:rsidR="00ED67DA" w:rsidRPr="002C2D4A" w:rsidRDefault="00ED67DA" w:rsidP="00ED67DA">
      <w:pPr>
        <w:spacing w:after="0"/>
      </w:pPr>
    </w:p>
    <w:p w14:paraId="58CDEDA9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F23452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721FF48" w14:textId="57B1FCB6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</w:t>
      </w:r>
      <w:r w:rsidR="00B214D4">
        <w:rPr>
          <w:color w:val="0000FF"/>
        </w:rPr>
        <w:t>New</w:t>
      </w:r>
      <w:r>
        <w:rPr>
          <w:color w:val="0000FF"/>
        </w:rPr>
        <w:t xml:space="preserve"> WID/SID.</w:t>
      </w:r>
    </w:p>
    <w:p w14:paraId="2E4B3384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60417F0" w14:textId="77777777" w:rsidR="00ED67DA" w:rsidRPr="004E3261" w:rsidRDefault="00887F33" w:rsidP="00ED67DA">
      <w:pPr>
        <w:ind w:right="-99"/>
        <w:rPr>
          <w:b/>
          <w:bCs/>
          <w:color w:val="0000FF"/>
        </w:rPr>
      </w:pPr>
      <w:r w:rsidRPr="009659F0">
        <w:rPr>
          <w:rFonts w:eastAsia="SimSun" w:hint="eastAsia"/>
          <w:b/>
          <w:bCs/>
          <w:color w:val="0000FF"/>
          <w:lang w:eastAsia="zh-CN"/>
        </w:rPr>
        <w:t>A</w:t>
      </w:r>
      <w:r w:rsidR="00ED67DA" w:rsidRPr="004E3261">
        <w:rPr>
          <w:b/>
          <w:bCs/>
          <w:color w:val="0000FF"/>
        </w:rPr>
        <w:t xml:space="preserve">dditional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36170284" w14:textId="77777777" w:rsidR="00ED67DA" w:rsidRPr="00ED67DA" w:rsidRDefault="00ED67DA" w:rsidP="00ED67DA">
      <w:pPr>
        <w:spacing w:after="0"/>
      </w:pPr>
    </w:p>
    <w:p w14:paraId="2BC861DD" w14:textId="77777777" w:rsidR="00ED67DA" w:rsidRPr="00ED67DA" w:rsidRDefault="00ED67DA" w:rsidP="00ED67DA">
      <w:pPr>
        <w:spacing w:after="0"/>
      </w:pPr>
    </w:p>
    <w:p w14:paraId="415F21F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7043FEF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A5FF67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4FD5A60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9A1163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A0F4E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4A056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EAAC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AB0E2E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4BCBC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  <w:bookmarkStart w:id="4" w:name="_GoBack"/>
        <w:bookmarkEnd w:id="4"/>
      </w:tr>
      <w:tr w:rsidR="00FF3F0C" w:rsidRPr="00E17D0D" w14:paraId="75B4C89B" w14:textId="77777777" w:rsidTr="00202074">
        <w:trPr>
          <w:trHeight w:val="878"/>
        </w:trPr>
        <w:tc>
          <w:tcPr>
            <w:tcW w:w="1617" w:type="dxa"/>
          </w:tcPr>
          <w:p w14:paraId="524F235F" w14:textId="77777777" w:rsidR="00FF3F0C" w:rsidRPr="00202074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410CE2A1" w14:textId="19C6557E" w:rsidR="00FF3F0C" w:rsidRPr="00202074" w:rsidRDefault="001B4914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5" w:name="_Hlk16514139"/>
            <w:proofErr w:type="spellStart"/>
            <w:r>
              <w:rPr>
                <w:rFonts w:ascii="Arial" w:hAnsi="Arial" w:cs="Arial"/>
                <w:sz w:val="16"/>
                <w:szCs w:val="16"/>
              </w:rPr>
              <w:t>xx</w:t>
            </w:r>
            <w:r w:rsidR="00FF619B" w:rsidRPr="00FF619B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xxx</w:t>
            </w:r>
            <w:proofErr w:type="spellEnd"/>
            <w:r w:rsidR="00FF619B" w:rsidRPr="00FF619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xx</w:t>
            </w:r>
            <w:r w:rsidR="00FF619B" w:rsidRPr="00FF619B">
              <w:rPr>
                <w:rFonts w:ascii="Arial" w:hAnsi="Arial" w:cs="Arial"/>
                <w:sz w:val="16"/>
                <w:szCs w:val="16"/>
              </w:rPr>
              <w:t>-</w:t>
            </w:r>
            <w:bookmarkEnd w:id="5"/>
            <w:r>
              <w:rPr>
                <w:rFonts w:ascii="Arial" w:hAnsi="Arial" w:cs="Arial"/>
                <w:sz w:val="16"/>
                <w:szCs w:val="16"/>
              </w:rPr>
              <w:t>xx</w:t>
            </w:r>
          </w:p>
        </w:tc>
        <w:tc>
          <w:tcPr>
            <w:tcW w:w="2409" w:type="dxa"/>
          </w:tcPr>
          <w:p w14:paraId="265F22A4" w14:textId="3AD35194" w:rsidR="00FF3F0C" w:rsidRPr="00202074" w:rsidRDefault="00B214D4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Rel17</w:t>
            </w:r>
            <w:r w:rsidR="00887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NR</w:t>
            </w:r>
            <w:r w:rsidR="00202074" w:rsidRPr="00202074">
              <w:rPr>
                <w:rFonts w:ascii="Arial" w:hAnsi="Arial" w:cs="Arial"/>
                <w:sz w:val="16"/>
                <w:szCs w:val="16"/>
              </w:rPr>
              <w:t xml:space="preserve"> inter-band CA for </w:t>
            </w:r>
            <w:r w:rsidR="002E5E44">
              <w:rPr>
                <w:rFonts w:ascii="Arial" w:hAnsi="Arial" w:cs="Arial"/>
                <w:sz w:val="16"/>
                <w:szCs w:val="16"/>
              </w:rPr>
              <w:t>4</w:t>
            </w:r>
            <w:r w:rsidR="00202074" w:rsidRPr="00202074">
              <w:rPr>
                <w:rFonts w:ascii="Arial" w:hAnsi="Arial" w:cs="Arial"/>
                <w:sz w:val="16"/>
                <w:szCs w:val="16"/>
              </w:rPr>
              <w:t xml:space="preserve"> bands DL with 1 band UL</w:t>
            </w:r>
          </w:p>
        </w:tc>
        <w:tc>
          <w:tcPr>
            <w:tcW w:w="993" w:type="dxa"/>
          </w:tcPr>
          <w:p w14:paraId="2AC0B37D" w14:textId="77777777" w:rsidR="00FF3F0C" w:rsidRPr="00E93757" w:rsidRDefault="00FF3F0C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3DB287F2" w14:textId="46D19525" w:rsidR="00FF3F0C" w:rsidRPr="00622C9E" w:rsidRDefault="00B214D4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2186" w:type="dxa"/>
          </w:tcPr>
          <w:p w14:paraId="051617F9" w14:textId="77777777" w:rsidR="00FF3F0C" w:rsidRPr="00202074" w:rsidRDefault="00202074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R</w:t>
            </w:r>
            <w:r w:rsidR="00FF3F0C" w:rsidRPr="00202074">
              <w:rPr>
                <w:rFonts w:ascii="Arial" w:hAnsi="Arial" w:cs="Arial"/>
                <w:sz w:val="16"/>
                <w:szCs w:val="16"/>
              </w:rPr>
              <w:t>apporteur:</w:t>
            </w:r>
          </w:p>
          <w:p w14:paraId="3BA262C1" w14:textId="77777777" w:rsidR="00FF3F0C" w:rsidRPr="009659F0" w:rsidRDefault="00C608CD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Lindell</w:t>
            </w:r>
          </w:p>
          <w:p w14:paraId="5FB361E6" w14:textId="77777777" w:rsidR="00887F33" w:rsidRDefault="001B4914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hyperlink r:id="rId15" w:history="1">
              <w:r w:rsidR="00C608CD" w:rsidRPr="00F56B3A">
                <w:rPr>
                  <w:rStyle w:val="Hyperlink"/>
                  <w:rFonts w:ascii="Arial" w:eastAsia="SimSun" w:hAnsi="Arial" w:cs="Arial"/>
                  <w:sz w:val="16"/>
                  <w:szCs w:val="16"/>
                  <w:lang w:eastAsia="zh-CN"/>
                </w:rPr>
                <w:t>per.lindell@ericsson.com</w:t>
              </w:r>
            </w:hyperlink>
          </w:p>
          <w:p w14:paraId="7FBFA1F2" w14:textId="77777777" w:rsidR="00DA61E3" w:rsidRPr="00202074" w:rsidRDefault="00DA61E3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part</w:t>
            </w:r>
          </w:p>
        </w:tc>
      </w:tr>
    </w:tbl>
    <w:p w14:paraId="3380E0B7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2399070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5670F3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45CDCFBC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BFE554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6298A013" w14:textId="77777777" w:rsidTr="009E34A5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741D5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953663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543BA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8208CE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02074" w:rsidRPr="00E17D0D" w14:paraId="4C8527D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F8F" w14:textId="77777777" w:rsidR="00202074" w:rsidRPr="009659F0" w:rsidRDefault="00202074" w:rsidP="00887F33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1E95" w14:textId="77777777" w:rsidR="00202074" w:rsidRDefault="00887F33" w:rsidP="003F707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User Equipment (UE) radio transmission and reception</w:t>
            </w:r>
          </w:p>
          <w:p w14:paraId="70E4055B" w14:textId="77777777" w:rsidR="00887F33" w:rsidRPr="007A61A3" w:rsidRDefault="00887F33" w:rsidP="003F7071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eastAsia="SimSun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BFB" w14:textId="2AFA5959" w:rsidR="00202074" w:rsidRPr="00622C9E" w:rsidRDefault="00B214D4" w:rsidP="00E043B9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9FE" w14:textId="77777777" w:rsidR="00202074" w:rsidRPr="00202074" w:rsidRDefault="00202074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3CB70125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A0FA" w14:textId="77777777" w:rsidR="00887F33" w:rsidRPr="009659F0" w:rsidRDefault="00887F33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4F0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User Equipment (UE) radio transmission and reception;</w:t>
            </w:r>
          </w:p>
          <w:p w14:paraId="4B4944EB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BB05" w14:textId="4F4F426A" w:rsidR="00887F33" w:rsidRPr="00622C9E" w:rsidRDefault="00B214D4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BE1" w14:textId="77777777" w:rsidR="00887F33" w:rsidRPr="00202074" w:rsidRDefault="00887F33" w:rsidP="009659F0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596026C0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A14" w14:textId="77777777" w:rsidR="00887F33" w:rsidRPr="009659F0" w:rsidRDefault="00887F33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9F9A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User Equipment (UE) radio transmission and reception;</w:t>
            </w:r>
          </w:p>
          <w:p w14:paraId="7D47A4B8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583" w14:textId="41E5694B" w:rsidR="00887F33" w:rsidRPr="00622C9E" w:rsidRDefault="00B214D4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75F" w14:textId="77777777" w:rsidR="00887F33" w:rsidRPr="00202074" w:rsidRDefault="00887F33" w:rsidP="009659F0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194E133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947" w14:textId="77777777" w:rsidR="00887F33" w:rsidRPr="00202074" w:rsidRDefault="00887F33" w:rsidP="00202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202074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775B" w14:textId="77777777" w:rsidR="00862C45" w:rsidRPr="00862C45" w:rsidRDefault="00862C45" w:rsidP="00862C45">
            <w:pPr>
              <w:spacing w:after="0"/>
              <w:rPr>
                <w:rFonts w:eastAsia="SimSun"/>
              </w:rPr>
            </w:pPr>
            <w:r w:rsidRPr="00862C45">
              <w:rPr>
                <w:rFonts w:eastAsia="SimSun"/>
              </w:rPr>
              <w:t xml:space="preserve">Requirements on User </w:t>
            </w:r>
            <w:proofErr w:type="spellStart"/>
            <w:r w:rsidRPr="00862C45">
              <w:rPr>
                <w:rFonts w:eastAsia="SimSun"/>
              </w:rPr>
              <w:t>Equipments</w:t>
            </w:r>
            <w:proofErr w:type="spellEnd"/>
            <w:r w:rsidRPr="00862C45">
              <w:rPr>
                <w:rFonts w:eastAsia="SimSun"/>
              </w:rPr>
              <w:t xml:space="preserve"> (UEs) </w:t>
            </w:r>
          </w:p>
          <w:p w14:paraId="4A779A60" w14:textId="77777777" w:rsidR="00887F33" w:rsidRPr="00862C45" w:rsidRDefault="00862C45" w:rsidP="00862C45">
            <w:pPr>
              <w:spacing w:after="0"/>
              <w:rPr>
                <w:rFonts w:eastAsia="SimSun"/>
              </w:rPr>
            </w:pPr>
            <w:r w:rsidRPr="00862C45">
              <w:rPr>
                <w:rFonts w:eastAsia="SimSun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72E" w14:textId="79ADE059" w:rsidR="00887F33" w:rsidRPr="00622C9E" w:rsidRDefault="00B214D4" w:rsidP="00202074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58A" w14:textId="77777777" w:rsidR="00887F33" w:rsidRPr="00202074" w:rsidRDefault="00887F33" w:rsidP="00202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Perf. part</w:t>
            </w:r>
          </w:p>
        </w:tc>
      </w:tr>
    </w:tbl>
    <w:p w14:paraId="63438416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02F23CC" w14:textId="77777777" w:rsidR="002C2D4A" w:rsidRDefault="002C2D4A" w:rsidP="002C2D4A">
      <w:pPr>
        <w:pStyle w:val="NO"/>
      </w:pPr>
    </w:p>
    <w:p w14:paraId="1B7D20D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621992" w14:textId="77777777" w:rsidR="00FA4D82" w:rsidRPr="00C608CD" w:rsidRDefault="00C608CD" w:rsidP="0064496B">
      <w:pPr>
        <w:ind w:right="-99"/>
        <w:rPr>
          <w:rFonts w:eastAsia="SimSun"/>
          <w:lang w:val="sv-SE" w:eastAsia="zh-CN"/>
        </w:rPr>
      </w:pPr>
      <w:r w:rsidRPr="00C608CD">
        <w:rPr>
          <w:rFonts w:eastAsia="SimSun"/>
          <w:lang w:val="sv-SE" w:eastAsia="zh-CN"/>
        </w:rPr>
        <w:t>Per Lindell</w:t>
      </w:r>
      <w:r w:rsidR="00BC432C" w:rsidRPr="00C608CD">
        <w:rPr>
          <w:rFonts w:eastAsia="SimSun" w:hint="eastAsia"/>
          <w:lang w:val="sv-SE" w:eastAsia="zh-CN"/>
        </w:rPr>
        <w:t xml:space="preserve">, </w:t>
      </w:r>
      <w:r w:rsidRPr="00C608CD">
        <w:rPr>
          <w:rFonts w:eastAsia="SimSun"/>
          <w:lang w:val="sv-SE" w:eastAsia="zh-CN"/>
        </w:rPr>
        <w:t>Ericsson</w:t>
      </w:r>
    </w:p>
    <w:p w14:paraId="107BCFBB" w14:textId="77777777" w:rsidR="00BC432C" w:rsidRPr="00C608CD" w:rsidRDefault="001B4914" w:rsidP="00BC432C">
      <w:pPr>
        <w:ind w:right="-99"/>
        <w:rPr>
          <w:rFonts w:eastAsia="SimSun"/>
          <w:lang w:val="sv-SE" w:eastAsia="zh-CN"/>
        </w:rPr>
      </w:pPr>
      <w:hyperlink r:id="rId16" w:history="1">
        <w:r w:rsidR="00C608CD" w:rsidRPr="00F56B3A">
          <w:rPr>
            <w:rStyle w:val="Hyperlink"/>
            <w:rFonts w:eastAsia="SimSun"/>
            <w:lang w:val="sv-SE" w:eastAsia="zh-CN"/>
          </w:rPr>
          <w:t>per.lindell@ericsson.com</w:t>
        </w:r>
      </w:hyperlink>
      <w:r w:rsidR="00BC432C" w:rsidRPr="00C608CD">
        <w:rPr>
          <w:rFonts w:eastAsia="SimSun" w:hint="eastAsia"/>
          <w:lang w:val="sv-SE" w:eastAsia="zh-CN"/>
        </w:rPr>
        <w:t xml:space="preserve"> </w:t>
      </w:r>
    </w:p>
    <w:p w14:paraId="78DCFCAA" w14:textId="77777777" w:rsidR="002C2D4A" w:rsidRPr="00C608CD" w:rsidRDefault="002C2D4A" w:rsidP="00FA4D82">
      <w:pPr>
        <w:ind w:right="-99"/>
        <w:rPr>
          <w:lang w:val="sv-SE"/>
        </w:rPr>
      </w:pPr>
    </w:p>
    <w:p w14:paraId="50D60DC1" w14:textId="77777777" w:rsidR="002C2D4A" w:rsidRPr="00C608CD" w:rsidRDefault="002C2D4A" w:rsidP="002C2D4A">
      <w:pPr>
        <w:spacing w:after="0"/>
        <w:rPr>
          <w:lang w:val="sv-SE"/>
        </w:rPr>
      </w:pPr>
    </w:p>
    <w:p w14:paraId="3EDA72A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D6DBD85" w14:textId="77777777" w:rsidR="006E1FDA" w:rsidRPr="008B5D43" w:rsidRDefault="00E043B9" w:rsidP="0033027D">
      <w:pPr>
        <w:ind w:right="-99"/>
      </w:pPr>
      <w:r w:rsidRPr="008B5D43">
        <w:t>R</w:t>
      </w:r>
      <w:r w:rsidR="00CF38D6" w:rsidRPr="008B5D43">
        <w:t>AN</w:t>
      </w:r>
      <w:r w:rsidR="006239E7" w:rsidRPr="008B5D43">
        <w:t>4</w:t>
      </w:r>
      <w:r w:rsidR="00CD3153" w:rsidRPr="008B5D43">
        <w:t xml:space="preserve"> </w:t>
      </w:r>
    </w:p>
    <w:p w14:paraId="560C8862" w14:textId="77777777" w:rsidR="002C2D4A" w:rsidRDefault="002C2D4A" w:rsidP="002C2D4A">
      <w:pPr>
        <w:spacing w:after="0"/>
      </w:pPr>
    </w:p>
    <w:p w14:paraId="39D8F51D" w14:textId="77777777" w:rsidR="001F3C29" w:rsidRPr="00ED67DA" w:rsidRDefault="001F3C29" w:rsidP="002C2D4A">
      <w:pPr>
        <w:spacing w:after="0"/>
      </w:pPr>
    </w:p>
    <w:p w14:paraId="5340276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33D03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61C894B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FF1C08" w14:textId="77777777" w:rsidR="002C2D4A" w:rsidRPr="00ED67DA" w:rsidRDefault="002C2D4A" w:rsidP="002C2D4A">
      <w:pPr>
        <w:spacing w:after="0"/>
      </w:pPr>
    </w:p>
    <w:p w14:paraId="63E34508" w14:textId="77777777" w:rsidR="002C2D4A" w:rsidRPr="00ED67DA" w:rsidRDefault="002C2D4A" w:rsidP="002C2D4A">
      <w:pPr>
        <w:spacing w:after="0"/>
      </w:pPr>
    </w:p>
    <w:p w14:paraId="20DC33D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ABDF3E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3714742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42F096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3A4DC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89E7D" w14:textId="1E84C047" w:rsidR="00557B2E" w:rsidRPr="0053289B" w:rsidRDefault="00557B2E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A4D82" w:rsidRPr="00E17D0D" w14:paraId="6EBCD3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A18D77" w14:textId="65D126B4" w:rsidR="00FA4D82" w:rsidRPr="0053289B" w:rsidRDefault="00FA4D82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CC5018" w:rsidRPr="00E17D0D" w14:paraId="5AFFE3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66FE7" w14:textId="23C6A919" w:rsidR="00CC5018" w:rsidRPr="0053289B" w:rsidRDefault="00CC5018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72C5E" w:rsidRPr="00E17D0D" w14:paraId="7C51A5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11BBB" w14:textId="1751F887" w:rsidR="00E72C5E" w:rsidRPr="0053289B" w:rsidRDefault="00E72C5E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8267C" w:rsidRPr="00E17D0D" w14:paraId="3D10D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083E5" w14:textId="3EB821B8" w:rsidR="0048267C" w:rsidRPr="0053289B" w:rsidRDefault="0048267C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8267C" w:rsidRPr="00E17D0D" w14:paraId="04EBA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F2DBEB" w14:textId="38F25F0B" w:rsidR="0048267C" w:rsidRPr="0053289B" w:rsidRDefault="0048267C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25316" w:rsidRPr="00E17D0D" w14:paraId="2E7566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33C19" w14:textId="4535029C" w:rsidR="00025316" w:rsidRPr="0053289B" w:rsidRDefault="00025316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35760" w:rsidRPr="00E17D0D" w14:paraId="47FDA4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B8156" w14:textId="1DB1FDCE" w:rsidR="00735760" w:rsidRPr="0053289B" w:rsidRDefault="00735760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7202D" w:rsidRPr="0053289B" w14:paraId="67541D46" w14:textId="77777777" w:rsidTr="002308FE">
        <w:trPr>
          <w:jc w:val="center"/>
        </w:trPr>
        <w:tc>
          <w:tcPr>
            <w:tcW w:w="0" w:type="auto"/>
            <w:shd w:val="clear" w:color="auto" w:fill="auto"/>
          </w:tcPr>
          <w:p w14:paraId="68999774" w14:textId="50628739" w:rsidR="0027202D" w:rsidRPr="0053289B" w:rsidRDefault="0027202D" w:rsidP="002308F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0325D" w:rsidRPr="00E17D0D" w14:paraId="4731A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E1FF" w14:textId="6EEA892B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0325D" w:rsidRPr="00E17D0D" w14:paraId="62E0B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11789" w14:textId="369D334D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0325D" w:rsidRPr="00E17D0D" w14:paraId="6CEB43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3D8384" w14:textId="47C5F46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305CE" w:rsidRPr="00E17D0D" w14:paraId="3E0F67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92428A" w14:textId="103DEEAF" w:rsidR="000305CE" w:rsidRPr="0010325D" w:rsidRDefault="000305CE" w:rsidP="001C5C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52CCD" w:rsidRPr="00E17D0D" w14:paraId="7ED22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FAAD2B" w14:textId="32FA6C31" w:rsidR="00252CCD" w:rsidRDefault="00252CCD" w:rsidP="001C5C86">
            <w:pPr>
              <w:pStyle w:val="TAL"/>
            </w:pPr>
          </w:p>
        </w:tc>
      </w:tr>
    </w:tbl>
    <w:p w14:paraId="6020C55A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24D13" w14:textId="77777777" w:rsidR="009E34A5" w:rsidRDefault="009E34A5">
      <w:r>
        <w:separator/>
      </w:r>
    </w:p>
  </w:endnote>
  <w:endnote w:type="continuationSeparator" w:id="0">
    <w:p w14:paraId="7AAF051C" w14:textId="77777777" w:rsidR="009E34A5" w:rsidRDefault="009E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6399" w14:textId="77777777" w:rsidR="009E34A5" w:rsidRDefault="009E34A5">
      <w:r>
        <w:separator/>
      </w:r>
    </w:p>
  </w:footnote>
  <w:footnote w:type="continuationSeparator" w:id="0">
    <w:p w14:paraId="3FF25CC7" w14:textId="77777777" w:rsidR="009E34A5" w:rsidRDefault="009E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D73134"/>
    <w:multiLevelType w:val="hybridMultilevel"/>
    <w:tmpl w:val="AAD67AC6"/>
    <w:lvl w:ilvl="0" w:tplc="ACFA8DCA">
      <w:start w:val="9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53A1B"/>
    <w:multiLevelType w:val="hybridMultilevel"/>
    <w:tmpl w:val="9C1EC396"/>
    <w:lvl w:ilvl="0" w:tplc="E9108CA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5FB1"/>
    <w:multiLevelType w:val="hybridMultilevel"/>
    <w:tmpl w:val="C92297D0"/>
    <w:lvl w:ilvl="0" w:tplc="12D6E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BB358D"/>
    <w:multiLevelType w:val="hybridMultilevel"/>
    <w:tmpl w:val="53822914"/>
    <w:lvl w:ilvl="0" w:tplc="A102361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A7057"/>
    <w:multiLevelType w:val="hybridMultilevel"/>
    <w:tmpl w:val="C738454C"/>
    <w:lvl w:ilvl="0" w:tplc="EBBC27C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0787F"/>
    <w:multiLevelType w:val="hybridMultilevel"/>
    <w:tmpl w:val="CFCA1BC0"/>
    <w:lvl w:ilvl="0" w:tplc="D9DE9AF2">
      <w:start w:val="10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291D99"/>
    <w:multiLevelType w:val="hybridMultilevel"/>
    <w:tmpl w:val="7F404E44"/>
    <w:lvl w:ilvl="0" w:tplc="2EA4BD2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2"/>
  </w:num>
  <w:num w:numId="5">
    <w:abstractNumId w:val="31"/>
  </w:num>
  <w:num w:numId="6">
    <w:abstractNumId w:val="30"/>
  </w:num>
  <w:num w:numId="7">
    <w:abstractNumId w:val="7"/>
  </w:num>
  <w:num w:numId="8">
    <w:abstractNumId w:val="26"/>
  </w:num>
  <w:num w:numId="9">
    <w:abstractNumId w:val="14"/>
  </w:num>
  <w:num w:numId="10">
    <w:abstractNumId w:val="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5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15"/>
  </w:num>
  <w:num w:numId="18">
    <w:abstractNumId w:val="20"/>
  </w:num>
  <w:num w:numId="19">
    <w:abstractNumId w:val="29"/>
  </w:num>
  <w:num w:numId="20">
    <w:abstractNumId w:val="0"/>
  </w:num>
  <w:num w:numId="21">
    <w:abstractNumId w:val="24"/>
  </w:num>
  <w:num w:numId="22">
    <w:abstractNumId w:val="11"/>
  </w:num>
  <w:num w:numId="23">
    <w:abstractNumId w:val="19"/>
  </w:num>
  <w:num w:numId="24">
    <w:abstractNumId w:val="9"/>
  </w:num>
  <w:num w:numId="25">
    <w:abstractNumId w:val="10"/>
  </w:num>
  <w:num w:numId="26">
    <w:abstractNumId w:val="17"/>
  </w:num>
  <w:num w:numId="27">
    <w:abstractNumId w:val="23"/>
  </w:num>
  <w:num w:numId="28">
    <w:abstractNumId w:val="18"/>
  </w:num>
  <w:num w:numId="29">
    <w:abstractNumId w:val="1"/>
    <w:lvlOverride w:ilvl="0">
      <w:startOverride w:val="1"/>
    </w:lvlOverride>
  </w:num>
  <w:num w:numId="30">
    <w:abstractNumId w:val="28"/>
  </w:num>
  <w:num w:numId="31">
    <w:abstractNumId w:val="32"/>
  </w:num>
  <w:num w:numId="32">
    <w:abstractNumId w:val="27"/>
  </w:num>
  <w:num w:numId="33">
    <w:abstractNumId w:val="5"/>
  </w:num>
  <w:num w:numId="34">
    <w:abstractNumId w:val="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C0"/>
    <w:rsid w:val="000055F7"/>
    <w:rsid w:val="00006EF7"/>
    <w:rsid w:val="0001220A"/>
    <w:rsid w:val="000132D1"/>
    <w:rsid w:val="000205C5"/>
    <w:rsid w:val="000205E1"/>
    <w:rsid w:val="00025316"/>
    <w:rsid w:val="000305CE"/>
    <w:rsid w:val="00030E56"/>
    <w:rsid w:val="00032029"/>
    <w:rsid w:val="00032525"/>
    <w:rsid w:val="00034023"/>
    <w:rsid w:val="00037C06"/>
    <w:rsid w:val="00040DE2"/>
    <w:rsid w:val="00041D69"/>
    <w:rsid w:val="00043C94"/>
    <w:rsid w:val="00044DAE"/>
    <w:rsid w:val="00050412"/>
    <w:rsid w:val="0005256C"/>
    <w:rsid w:val="00052BF8"/>
    <w:rsid w:val="0005405D"/>
    <w:rsid w:val="00057116"/>
    <w:rsid w:val="00064CB2"/>
    <w:rsid w:val="00066954"/>
    <w:rsid w:val="00067741"/>
    <w:rsid w:val="00072A56"/>
    <w:rsid w:val="00075118"/>
    <w:rsid w:val="00075FFD"/>
    <w:rsid w:val="00086DFA"/>
    <w:rsid w:val="00087FEC"/>
    <w:rsid w:val="00092507"/>
    <w:rsid w:val="0009416D"/>
    <w:rsid w:val="0009609B"/>
    <w:rsid w:val="000A3125"/>
    <w:rsid w:val="000B0519"/>
    <w:rsid w:val="000B61FD"/>
    <w:rsid w:val="000B7690"/>
    <w:rsid w:val="000C23A2"/>
    <w:rsid w:val="000C5FE3"/>
    <w:rsid w:val="000C7F1C"/>
    <w:rsid w:val="000D122A"/>
    <w:rsid w:val="000D49ED"/>
    <w:rsid w:val="000E55AD"/>
    <w:rsid w:val="000F26A9"/>
    <w:rsid w:val="000F3677"/>
    <w:rsid w:val="000F75C3"/>
    <w:rsid w:val="001001BD"/>
    <w:rsid w:val="00102222"/>
    <w:rsid w:val="0010325D"/>
    <w:rsid w:val="00106B76"/>
    <w:rsid w:val="00107293"/>
    <w:rsid w:val="00116CAC"/>
    <w:rsid w:val="0011712E"/>
    <w:rsid w:val="00120541"/>
    <w:rsid w:val="0012058A"/>
    <w:rsid w:val="001211F3"/>
    <w:rsid w:val="00133FAE"/>
    <w:rsid w:val="00136FC0"/>
    <w:rsid w:val="001474D3"/>
    <w:rsid w:val="00174617"/>
    <w:rsid w:val="001759A7"/>
    <w:rsid w:val="00175CC7"/>
    <w:rsid w:val="0017649C"/>
    <w:rsid w:val="00192483"/>
    <w:rsid w:val="0019450C"/>
    <w:rsid w:val="001A4156"/>
    <w:rsid w:val="001A4192"/>
    <w:rsid w:val="001A5E6C"/>
    <w:rsid w:val="001A607F"/>
    <w:rsid w:val="001B4914"/>
    <w:rsid w:val="001C0BEF"/>
    <w:rsid w:val="001C5C86"/>
    <w:rsid w:val="001C718D"/>
    <w:rsid w:val="001F3C29"/>
    <w:rsid w:val="001F7EB4"/>
    <w:rsid w:val="002000C2"/>
    <w:rsid w:val="00201C2B"/>
    <w:rsid w:val="00202074"/>
    <w:rsid w:val="00205F25"/>
    <w:rsid w:val="00207BA9"/>
    <w:rsid w:val="00210421"/>
    <w:rsid w:val="00211BCC"/>
    <w:rsid w:val="00211D6E"/>
    <w:rsid w:val="002141AE"/>
    <w:rsid w:val="00221483"/>
    <w:rsid w:val="0022193C"/>
    <w:rsid w:val="00221B1E"/>
    <w:rsid w:val="00223071"/>
    <w:rsid w:val="00224DA3"/>
    <w:rsid w:val="002308FE"/>
    <w:rsid w:val="00232E43"/>
    <w:rsid w:val="00240DCD"/>
    <w:rsid w:val="00240F7E"/>
    <w:rsid w:val="0024786B"/>
    <w:rsid w:val="00250DF6"/>
    <w:rsid w:val="00251D80"/>
    <w:rsid w:val="00252CCD"/>
    <w:rsid w:val="00257012"/>
    <w:rsid w:val="0026074F"/>
    <w:rsid w:val="00261DF4"/>
    <w:rsid w:val="002640E5"/>
    <w:rsid w:val="0026436F"/>
    <w:rsid w:val="0026606E"/>
    <w:rsid w:val="0027202D"/>
    <w:rsid w:val="002743EB"/>
    <w:rsid w:val="00276403"/>
    <w:rsid w:val="00281520"/>
    <w:rsid w:val="00284161"/>
    <w:rsid w:val="002915D2"/>
    <w:rsid w:val="002A1914"/>
    <w:rsid w:val="002A4C75"/>
    <w:rsid w:val="002A5EDC"/>
    <w:rsid w:val="002B0B6E"/>
    <w:rsid w:val="002B3665"/>
    <w:rsid w:val="002C2D4A"/>
    <w:rsid w:val="002D118D"/>
    <w:rsid w:val="002D2AE9"/>
    <w:rsid w:val="002D6CFF"/>
    <w:rsid w:val="002E5909"/>
    <w:rsid w:val="002E5B48"/>
    <w:rsid w:val="002E5E44"/>
    <w:rsid w:val="002E6A7D"/>
    <w:rsid w:val="002E7A9E"/>
    <w:rsid w:val="002F0BEB"/>
    <w:rsid w:val="002F3C41"/>
    <w:rsid w:val="0030045C"/>
    <w:rsid w:val="003037B4"/>
    <w:rsid w:val="003205AD"/>
    <w:rsid w:val="0033027D"/>
    <w:rsid w:val="0033412F"/>
    <w:rsid w:val="00335FB2"/>
    <w:rsid w:val="00344158"/>
    <w:rsid w:val="0034710E"/>
    <w:rsid w:val="00357371"/>
    <w:rsid w:val="00361499"/>
    <w:rsid w:val="00364F20"/>
    <w:rsid w:val="00372709"/>
    <w:rsid w:val="00372DE8"/>
    <w:rsid w:val="003749C0"/>
    <w:rsid w:val="00384D45"/>
    <w:rsid w:val="0038516D"/>
    <w:rsid w:val="003869D7"/>
    <w:rsid w:val="0039533E"/>
    <w:rsid w:val="0039774D"/>
    <w:rsid w:val="003A1EB0"/>
    <w:rsid w:val="003A6690"/>
    <w:rsid w:val="003A70EA"/>
    <w:rsid w:val="003C0F14"/>
    <w:rsid w:val="003C1266"/>
    <w:rsid w:val="003C6DA6"/>
    <w:rsid w:val="003D1E16"/>
    <w:rsid w:val="003D5ECF"/>
    <w:rsid w:val="003D62A9"/>
    <w:rsid w:val="003E00D9"/>
    <w:rsid w:val="003E4EFD"/>
    <w:rsid w:val="003F268E"/>
    <w:rsid w:val="003F7071"/>
    <w:rsid w:val="003F7B3D"/>
    <w:rsid w:val="004059AF"/>
    <w:rsid w:val="00411698"/>
    <w:rsid w:val="00414164"/>
    <w:rsid w:val="0041789B"/>
    <w:rsid w:val="004254D7"/>
    <w:rsid w:val="004260A5"/>
    <w:rsid w:val="00426CCC"/>
    <w:rsid w:val="00432283"/>
    <w:rsid w:val="0043745F"/>
    <w:rsid w:val="0044029F"/>
    <w:rsid w:val="0044739A"/>
    <w:rsid w:val="00451DB3"/>
    <w:rsid w:val="00453B3C"/>
    <w:rsid w:val="004546C4"/>
    <w:rsid w:val="004730C5"/>
    <w:rsid w:val="00475C50"/>
    <w:rsid w:val="0048267C"/>
    <w:rsid w:val="004876B9"/>
    <w:rsid w:val="004912F4"/>
    <w:rsid w:val="00493A79"/>
    <w:rsid w:val="004A40BE"/>
    <w:rsid w:val="004A6A60"/>
    <w:rsid w:val="004B10AE"/>
    <w:rsid w:val="004C634D"/>
    <w:rsid w:val="004C7CA4"/>
    <w:rsid w:val="004D225B"/>
    <w:rsid w:val="004D24B9"/>
    <w:rsid w:val="004E1C8B"/>
    <w:rsid w:val="004E2CE2"/>
    <w:rsid w:val="004E5172"/>
    <w:rsid w:val="004E6A21"/>
    <w:rsid w:val="004E6F8A"/>
    <w:rsid w:val="004F356B"/>
    <w:rsid w:val="004F604E"/>
    <w:rsid w:val="00502CD2"/>
    <w:rsid w:val="00504E33"/>
    <w:rsid w:val="00507006"/>
    <w:rsid w:val="00511DA2"/>
    <w:rsid w:val="00514FC5"/>
    <w:rsid w:val="0051637F"/>
    <w:rsid w:val="00516C65"/>
    <w:rsid w:val="005174AC"/>
    <w:rsid w:val="005212CB"/>
    <w:rsid w:val="00525C7E"/>
    <w:rsid w:val="00526DA4"/>
    <w:rsid w:val="00530205"/>
    <w:rsid w:val="0053289B"/>
    <w:rsid w:val="005366FA"/>
    <w:rsid w:val="00552C2C"/>
    <w:rsid w:val="0055359A"/>
    <w:rsid w:val="00554360"/>
    <w:rsid w:val="005555B7"/>
    <w:rsid w:val="005562A8"/>
    <w:rsid w:val="005563F2"/>
    <w:rsid w:val="00556431"/>
    <w:rsid w:val="00556B88"/>
    <w:rsid w:val="005573BB"/>
    <w:rsid w:val="00557B2E"/>
    <w:rsid w:val="00561267"/>
    <w:rsid w:val="005639B9"/>
    <w:rsid w:val="00564859"/>
    <w:rsid w:val="005661F2"/>
    <w:rsid w:val="0057361B"/>
    <w:rsid w:val="00574059"/>
    <w:rsid w:val="00577C75"/>
    <w:rsid w:val="00590087"/>
    <w:rsid w:val="00593E1E"/>
    <w:rsid w:val="005A1497"/>
    <w:rsid w:val="005A415C"/>
    <w:rsid w:val="005A6437"/>
    <w:rsid w:val="005B002D"/>
    <w:rsid w:val="005B21D8"/>
    <w:rsid w:val="005C0115"/>
    <w:rsid w:val="005C4F58"/>
    <w:rsid w:val="005C5E8D"/>
    <w:rsid w:val="005C78F2"/>
    <w:rsid w:val="005D057C"/>
    <w:rsid w:val="005D0A9B"/>
    <w:rsid w:val="005D3FEC"/>
    <w:rsid w:val="005D44BE"/>
    <w:rsid w:val="005E7408"/>
    <w:rsid w:val="005E7C6B"/>
    <w:rsid w:val="005F051E"/>
    <w:rsid w:val="005F0E32"/>
    <w:rsid w:val="00603D60"/>
    <w:rsid w:val="00611EC4"/>
    <w:rsid w:val="00612542"/>
    <w:rsid w:val="006146D2"/>
    <w:rsid w:val="00616637"/>
    <w:rsid w:val="00617FA7"/>
    <w:rsid w:val="00620B3F"/>
    <w:rsid w:val="00622C9E"/>
    <w:rsid w:val="006239E7"/>
    <w:rsid w:val="00624CEA"/>
    <w:rsid w:val="006254C4"/>
    <w:rsid w:val="006418C6"/>
    <w:rsid w:val="00641ED8"/>
    <w:rsid w:val="0064496B"/>
    <w:rsid w:val="00654893"/>
    <w:rsid w:val="006557C4"/>
    <w:rsid w:val="00671BBB"/>
    <w:rsid w:val="00675B79"/>
    <w:rsid w:val="006801BA"/>
    <w:rsid w:val="00682237"/>
    <w:rsid w:val="006905A7"/>
    <w:rsid w:val="00695655"/>
    <w:rsid w:val="006A0EF8"/>
    <w:rsid w:val="006A2B73"/>
    <w:rsid w:val="006A45BA"/>
    <w:rsid w:val="006A6FAE"/>
    <w:rsid w:val="006B4280"/>
    <w:rsid w:val="006B4B1C"/>
    <w:rsid w:val="006C04B7"/>
    <w:rsid w:val="006C4991"/>
    <w:rsid w:val="006E0F19"/>
    <w:rsid w:val="006E1FDA"/>
    <w:rsid w:val="006E21CC"/>
    <w:rsid w:val="006E5E87"/>
    <w:rsid w:val="006E6B41"/>
    <w:rsid w:val="006F321A"/>
    <w:rsid w:val="00700CE4"/>
    <w:rsid w:val="00707203"/>
    <w:rsid w:val="00707673"/>
    <w:rsid w:val="00707DC5"/>
    <w:rsid w:val="00711518"/>
    <w:rsid w:val="007162BE"/>
    <w:rsid w:val="00722267"/>
    <w:rsid w:val="007237EB"/>
    <w:rsid w:val="007254B5"/>
    <w:rsid w:val="0072577C"/>
    <w:rsid w:val="00735760"/>
    <w:rsid w:val="00746C0A"/>
    <w:rsid w:val="0075252A"/>
    <w:rsid w:val="00755797"/>
    <w:rsid w:val="00764B84"/>
    <w:rsid w:val="00765028"/>
    <w:rsid w:val="00765194"/>
    <w:rsid w:val="0078034D"/>
    <w:rsid w:val="00781228"/>
    <w:rsid w:val="007852A1"/>
    <w:rsid w:val="00790BCC"/>
    <w:rsid w:val="00795CEE"/>
    <w:rsid w:val="007974F5"/>
    <w:rsid w:val="007A5AA5"/>
    <w:rsid w:val="007B0F49"/>
    <w:rsid w:val="007B7A53"/>
    <w:rsid w:val="007C0B76"/>
    <w:rsid w:val="007C22CA"/>
    <w:rsid w:val="007C5CDF"/>
    <w:rsid w:val="007C7E14"/>
    <w:rsid w:val="007D03D2"/>
    <w:rsid w:val="007D1AB2"/>
    <w:rsid w:val="007E22FD"/>
    <w:rsid w:val="007F522E"/>
    <w:rsid w:val="007F7421"/>
    <w:rsid w:val="00801F7F"/>
    <w:rsid w:val="008075BD"/>
    <w:rsid w:val="00815852"/>
    <w:rsid w:val="00815E81"/>
    <w:rsid w:val="00830D78"/>
    <w:rsid w:val="00834A60"/>
    <w:rsid w:val="00862C45"/>
    <w:rsid w:val="00863E89"/>
    <w:rsid w:val="00872B3B"/>
    <w:rsid w:val="008742EF"/>
    <w:rsid w:val="00875BDD"/>
    <w:rsid w:val="0088222A"/>
    <w:rsid w:val="00887F33"/>
    <w:rsid w:val="008901F6"/>
    <w:rsid w:val="00896BF9"/>
    <w:rsid w:val="00896C03"/>
    <w:rsid w:val="008A0F77"/>
    <w:rsid w:val="008A3F4B"/>
    <w:rsid w:val="008A495D"/>
    <w:rsid w:val="008A58FF"/>
    <w:rsid w:val="008A7299"/>
    <w:rsid w:val="008A76FD"/>
    <w:rsid w:val="008A7B27"/>
    <w:rsid w:val="008B1FA9"/>
    <w:rsid w:val="008B2B21"/>
    <w:rsid w:val="008B2D09"/>
    <w:rsid w:val="008B4ED5"/>
    <w:rsid w:val="008B519F"/>
    <w:rsid w:val="008B5D43"/>
    <w:rsid w:val="008C537F"/>
    <w:rsid w:val="008D658B"/>
    <w:rsid w:val="008D777F"/>
    <w:rsid w:val="008D7B23"/>
    <w:rsid w:val="008E1168"/>
    <w:rsid w:val="008E31B3"/>
    <w:rsid w:val="008F194E"/>
    <w:rsid w:val="008F1A2A"/>
    <w:rsid w:val="008F29E4"/>
    <w:rsid w:val="008F2C6C"/>
    <w:rsid w:val="008F5070"/>
    <w:rsid w:val="00900C4C"/>
    <w:rsid w:val="00911701"/>
    <w:rsid w:val="00915E15"/>
    <w:rsid w:val="00926BAF"/>
    <w:rsid w:val="009437A2"/>
    <w:rsid w:val="00944B28"/>
    <w:rsid w:val="009659F0"/>
    <w:rsid w:val="00967838"/>
    <w:rsid w:val="00973C9C"/>
    <w:rsid w:val="00982CD6"/>
    <w:rsid w:val="00985B73"/>
    <w:rsid w:val="009870A7"/>
    <w:rsid w:val="0099142E"/>
    <w:rsid w:val="00992266"/>
    <w:rsid w:val="00994A54"/>
    <w:rsid w:val="009A3BC4"/>
    <w:rsid w:val="009B0075"/>
    <w:rsid w:val="009B1936"/>
    <w:rsid w:val="009B493F"/>
    <w:rsid w:val="009C2977"/>
    <w:rsid w:val="009C2DCC"/>
    <w:rsid w:val="009D241B"/>
    <w:rsid w:val="009D3BD3"/>
    <w:rsid w:val="009D60FA"/>
    <w:rsid w:val="009E3308"/>
    <w:rsid w:val="009E34A5"/>
    <w:rsid w:val="009E553C"/>
    <w:rsid w:val="009E6C21"/>
    <w:rsid w:val="009F55BD"/>
    <w:rsid w:val="009F68DF"/>
    <w:rsid w:val="009F7959"/>
    <w:rsid w:val="00A0026E"/>
    <w:rsid w:val="00A01CFF"/>
    <w:rsid w:val="00A061FB"/>
    <w:rsid w:val="00A10539"/>
    <w:rsid w:val="00A15763"/>
    <w:rsid w:val="00A226C6"/>
    <w:rsid w:val="00A27912"/>
    <w:rsid w:val="00A33586"/>
    <w:rsid w:val="00A338A3"/>
    <w:rsid w:val="00A35110"/>
    <w:rsid w:val="00A36378"/>
    <w:rsid w:val="00A40015"/>
    <w:rsid w:val="00A40738"/>
    <w:rsid w:val="00A42FE5"/>
    <w:rsid w:val="00A47445"/>
    <w:rsid w:val="00A519FA"/>
    <w:rsid w:val="00A52DAE"/>
    <w:rsid w:val="00A6656B"/>
    <w:rsid w:val="00A70E1E"/>
    <w:rsid w:val="00A73257"/>
    <w:rsid w:val="00A7387C"/>
    <w:rsid w:val="00A777AF"/>
    <w:rsid w:val="00A820CF"/>
    <w:rsid w:val="00A837E0"/>
    <w:rsid w:val="00A9015E"/>
    <w:rsid w:val="00A9081F"/>
    <w:rsid w:val="00A9188C"/>
    <w:rsid w:val="00A925EA"/>
    <w:rsid w:val="00A97A52"/>
    <w:rsid w:val="00AA0AD5"/>
    <w:rsid w:val="00AA0D6A"/>
    <w:rsid w:val="00AA20F9"/>
    <w:rsid w:val="00AB250F"/>
    <w:rsid w:val="00AB2DEB"/>
    <w:rsid w:val="00AB58BF"/>
    <w:rsid w:val="00AB637C"/>
    <w:rsid w:val="00AC2E7F"/>
    <w:rsid w:val="00AD77C4"/>
    <w:rsid w:val="00AE25BF"/>
    <w:rsid w:val="00AE7394"/>
    <w:rsid w:val="00AE7EA7"/>
    <w:rsid w:val="00AF0C13"/>
    <w:rsid w:val="00B01482"/>
    <w:rsid w:val="00B03AF5"/>
    <w:rsid w:val="00B03C01"/>
    <w:rsid w:val="00B078D6"/>
    <w:rsid w:val="00B10AA9"/>
    <w:rsid w:val="00B11C53"/>
    <w:rsid w:val="00B1248D"/>
    <w:rsid w:val="00B14709"/>
    <w:rsid w:val="00B14C14"/>
    <w:rsid w:val="00B1515F"/>
    <w:rsid w:val="00B2057D"/>
    <w:rsid w:val="00B214D4"/>
    <w:rsid w:val="00B23A3E"/>
    <w:rsid w:val="00B2743D"/>
    <w:rsid w:val="00B278E9"/>
    <w:rsid w:val="00B3015C"/>
    <w:rsid w:val="00B335B7"/>
    <w:rsid w:val="00B344D8"/>
    <w:rsid w:val="00B37610"/>
    <w:rsid w:val="00B433D3"/>
    <w:rsid w:val="00B46B3B"/>
    <w:rsid w:val="00B575C7"/>
    <w:rsid w:val="00B57741"/>
    <w:rsid w:val="00B73B4C"/>
    <w:rsid w:val="00B73F75"/>
    <w:rsid w:val="00B83D83"/>
    <w:rsid w:val="00B87C6B"/>
    <w:rsid w:val="00B96E08"/>
    <w:rsid w:val="00B97D9A"/>
    <w:rsid w:val="00BA3219"/>
    <w:rsid w:val="00BA3A53"/>
    <w:rsid w:val="00BA4095"/>
    <w:rsid w:val="00BA41C7"/>
    <w:rsid w:val="00BA5B43"/>
    <w:rsid w:val="00BB60AC"/>
    <w:rsid w:val="00BC3111"/>
    <w:rsid w:val="00BC3173"/>
    <w:rsid w:val="00BC432C"/>
    <w:rsid w:val="00BC4BBF"/>
    <w:rsid w:val="00BC642A"/>
    <w:rsid w:val="00BD664E"/>
    <w:rsid w:val="00BE1106"/>
    <w:rsid w:val="00BF0515"/>
    <w:rsid w:val="00BF186A"/>
    <w:rsid w:val="00BF18A0"/>
    <w:rsid w:val="00BF6897"/>
    <w:rsid w:val="00BF6AAC"/>
    <w:rsid w:val="00BF7C9D"/>
    <w:rsid w:val="00C01E8C"/>
    <w:rsid w:val="00C03E01"/>
    <w:rsid w:val="00C11B03"/>
    <w:rsid w:val="00C14A3F"/>
    <w:rsid w:val="00C21F6E"/>
    <w:rsid w:val="00C2252A"/>
    <w:rsid w:val="00C27CA9"/>
    <w:rsid w:val="00C317E7"/>
    <w:rsid w:val="00C320BD"/>
    <w:rsid w:val="00C37426"/>
    <w:rsid w:val="00C3799C"/>
    <w:rsid w:val="00C43D1E"/>
    <w:rsid w:val="00C44336"/>
    <w:rsid w:val="00C468A6"/>
    <w:rsid w:val="00C50F7C"/>
    <w:rsid w:val="00C51704"/>
    <w:rsid w:val="00C540D1"/>
    <w:rsid w:val="00C5446B"/>
    <w:rsid w:val="00C5591F"/>
    <w:rsid w:val="00C57C50"/>
    <w:rsid w:val="00C608CD"/>
    <w:rsid w:val="00C61ABE"/>
    <w:rsid w:val="00C715CA"/>
    <w:rsid w:val="00C72DB5"/>
    <w:rsid w:val="00C7495D"/>
    <w:rsid w:val="00C768DD"/>
    <w:rsid w:val="00C77CE9"/>
    <w:rsid w:val="00C8156E"/>
    <w:rsid w:val="00C82AB1"/>
    <w:rsid w:val="00C838D1"/>
    <w:rsid w:val="00C847F0"/>
    <w:rsid w:val="00C85D73"/>
    <w:rsid w:val="00C85E36"/>
    <w:rsid w:val="00C861EC"/>
    <w:rsid w:val="00C90ABB"/>
    <w:rsid w:val="00C92DD4"/>
    <w:rsid w:val="00C97E43"/>
    <w:rsid w:val="00CA0968"/>
    <w:rsid w:val="00CA168E"/>
    <w:rsid w:val="00CA67DB"/>
    <w:rsid w:val="00CA6AF8"/>
    <w:rsid w:val="00CB4236"/>
    <w:rsid w:val="00CC2CAB"/>
    <w:rsid w:val="00CC3DB0"/>
    <w:rsid w:val="00CC5018"/>
    <w:rsid w:val="00CC72A4"/>
    <w:rsid w:val="00CD3153"/>
    <w:rsid w:val="00CF38D6"/>
    <w:rsid w:val="00CF54C3"/>
    <w:rsid w:val="00CF6810"/>
    <w:rsid w:val="00CF7083"/>
    <w:rsid w:val="00D07F27"/>
    <w:rsid w:val="00D261A9"/>
    <w:rsid w:val="00D27AE5"/>
    <w:rsid w:val="00D31CC8"/>
    <w:rsid w:val="00D32678"/>
    <w:rsid w:val="00D3345D"/>
    <w:rsid w:val="00D40C0B"/>
    <w:rsid w:val="00D412FD"/>
    <w:rsid w:val="00D44555"/>
    <w:rsid w:val="00D44E6C"/>
    <w:rsid w:val="00D521C1"/>
    <w:rsid w:val="00D52BF6"/>
    <w:rsid w:val="00D628A3"/>
    <w:rsid w:val="00D64158"/>
    <w:rsid w:val="00D71F40"/>
    <w:rsid w:val="00D757FE"/>
    <w:rsid w:val="00D77416"/>
    <w:rsid w:val="00D7756D"/>
    <w:rsid w:val="00D80FC6"/>
    <w:rsid w:val="00D8688D"/>
    <w:rsid w:val="00D868BD"/>
    <w:rsid w:val="00D91B57"/>
    <w:rsid w:val="00DA61E3"/>
    <w:rsid w:val="00DA74F3"/>
    <w:rsid w:val="00DB18F9"/>
    <w:rsid w:val="00DB44AB"/>
    <w:rsid w:val="00DB69F3"/>
    <w:rsid w:val="00DC4907"/>
    <w:rsid w:val="00DD017C"/>
    <w:rsid w:val="00DD397A"/>
    <w:rsid w:val="00DD58B7"/>
    <w:rsid w:val="00DD6699"/>
    <w:rsid w:val="00DE42CE"/>
    <w:rsid w:val="00DE55C0"/>
    <w:rsid w:val="00DE683F"/>
    <w:rsid w:val="00DF622B"/>
    <w:rsid w:val="00E0000B"/>
    <w:rsid w:val="00E007C5"/>
    <w:rsid w:val="00E00DBF"/>
    <w:rsid w:val="00E0213F"/>
    <w:rsid w:val="00E033E0"/>
    <w:rsid w:val="00E043B9"/>
    <w:rsid w:val="00E1026B"/>
    <w:rsid w:val="00E12545"/>
    <w:rsid w:val="00E13645"/>
    <w:rsid w:val="00E13CB2"/>
    <w:rsid w:val="00E14504"/>
    <w:rsid w:val="00E17D0D"/>
    <w:rsid w:val="00E20C37"/>
    <w:rsid w:val="00E22EF3"/>
    <w:rsid w:val="00E33878"/>
    <w:rsid w:val="00E34A1A"/>
    <w:rsid w:val="00E42EBF"/>
    <w:rsid w:val="00E44CDD"/>
    <w:rsid w:val="00E52C57"/>
    <w:rsid w:val="00E57E7D"/>
    <w:rsid w:val="00E64FA0"/>
    <w:rsid w:val="00E67232"/>
    <w:rsid w:val="00E72C5E"/>
    <w:rsid w:val="00E74B4D"/>
    <w:rsid w:val="00E755A9"/>
    <w:rsid w:val="00E761F0"/>
    <w:rsid w:val="00E84CD8"/>
    <w:rsid w:val="00E86DC6"/>
    <w:rsid w:val="00E87E8B"/>
    <w:rsid w:val="00E90B85"/>
    <w:rsid w:val="00E91679"/>
    <w:rsid w:val="00E92452"/>
    <w:rsid w:val="00E93757"/>
    <w:rsid w:val="00E94CC1"/>
    <w:rsid w:val="00EB178D"/>
    <w:rsid w:val="00EB1E22"/>
    <w:rsid w:val="00EC1C48"/>
    <w:rsid w:val="00EC2271"/>
    <w:rsid w:val="00EC3039"/>
    <w:rsid w:val="00ED51D9"/>
    <w:rsid w:val="00ED67DA"/>
    <w:rsid w:val="00ED7A5B"/>
    <w:rsid w:val="00EE78EC"/>
    <w:rsid w:val="00EF1FAD"/>
    <w:rsid w:val="00EF7EC3"/>
    <w:rsid w:val="00F0023A"/>
    <w:rsid w:val="00F070E7"/>
    <w:rsid w:val="00F07C92"/>
    <w:rsid w:val="00F1434E"/>
    <w:rsid w:val="00F14B43"/>
    <w:rsid w:val="00F203C7"/>
    <w:rsid w:val="00F215E2"/>
    <w:rsid w:val="00F25FFE"/>
    <w:rsid w:val="00F34236"/>
    <w:rsid w:val="00F37257"/>
    <w:rsid w:val="00F41324"/>
    <w:rsid w:val="00F41A27"/>
    <w:rsid w:val="00F4338D"/>
    <w:rsid w:val="00F440D3"/>
    <w:rsid w:val="00F443A8"/>
    <w:rsid w:val="00F446AC"/>
    <w:rsid w:val="00F46EAF"/>
    <w:rsid w:val="00F519CD"/>
    <w:rsid w:val="00F62688"/>
    <w:rsid w:val="00F65C56"/>
    <w:rsid w:val="00F70318"/>
    <w:rsid w:val="00F70F1C"/>
    <w:rsid w:val="00F83D11"/>
    <w:rsid w:val="00F85B24"/>
    <w:rsid w:val="00F87305"/>
    <w:rsid w:val="00F921F1"/>
    <w:rsid w:val="00F93DD1"/>
    <w:rsid w:val="00FA4D82"/>
    <w:rsid w:val="00FB127E"/>
    <w:rsid w:val="00FB23CE"/>
    <w:rsid w:val="00FC0804"/>
    <w:rsid w:val="00FC3B6D"/>
    <w:rsid w:val="00FD3A4E"/>
    <w:rsid w:val="00FD7070"/>
    <w:rsid w:val="00FE79C6"/>
    <w:rsid w:val="00FF36A1"/>
    <w:rsid w:val="00FF3F0C"/>
    <w:rsid w:val="00FF490F"/>
    <w:rsid w:val="00FF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,"/>
  <w:listSeparator w:val=";"/>
  <w14:docId w14:val="68651E08"/>
  <w15:chartTrackingRefBased/>
  <w15:docId w15:val="{4D84AF10-9C02-4929-9D73-E4F8C1B7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6CA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6CAC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uiPriority w:val="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link w:val="BodyTextIndent2Char"/>
    <w:uiPriority w:val="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rsid w:val="00116CAC"/>
    <w:rPr>
      <w:b/>
    </w:rPr>
  </w:style>
  <w:style w:type="paragraph" w:customStyle="1" w:styleId="HE">
    <w:name w:val="HE"/>
    <w:basedOn w:val="Normal"/>
    <w:uiPriority w:val="99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99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uiPriority w:val="99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99"/>
    <w:semiHidden/>
    <w:rsid w:val="00116CAC"/>
    <w:pPr>
      <w:ind w:left="1701" w:hanging="1701"/>
    </w:pPr>
  </w:style>
  <w:style w:type="paragraph" w:styleId="TOC4">
    <w:name w:val="toc 4"/>
    <w:basedOn w:val="TOC3"/>
    <w:uiPriority w:val="99"/>
    <w:semiHidden/>
    <w:rsid w:val="00116CAC"/>
    <w:pPr>
      <w:ind w:left="1418" w:hanging="1418"/>
    </w:pPr>
  </w:style>
  <w:style w:type="paragraph" w:styleId="TOC3">
    <w:name w:val="toc 3"/>
    <w:basedOn w:val="TOC2"/>
    <w:uiPriority w:val="99"/>
    <w:semiHidden/>
    <w:rsid w:val="00116CAC"/>
    <w:pPr>
      <w:ind w:left="1134" w:hanging="1134"/>
    </w:pPr>
  </w:style>
  <w:style w:type="paragraph" w:styleId="TOC2">
    <w:name w:val="toc 2"/>
    <w:basedOn w:val="TOC1"/>
    <w:uiPriority w:val="99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116CAC"/>
    <w:pPr>
      <w:ind w:left="284"/>
    </w:pPr>
  </w:style>
  <w:style w:type="paragraph" w:styleId="Index1">
    <w:name w:val="index 1"/>
    <w:basedOn w:val="Normal"/>
    <w:uiPriority w:val="99"/>
    <w:semiHidden/>
    <w:rsid w:val="00116CAC"/>
    <w:pPr>
      <w:keepLines/>
      <w:spacing w:after="0"/>
    </w:pPr>
  </w:style>
  <w:style w:type="paragraph" w:customStyle="1" w:styleId="ZH">
    <w:name w:val="ZH"/>
    <w:uiPriority w:val="99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uiPriority w:val="99"/>
    <w:rsid w:val="00116CAC"/>
    <w:pPr>
      <w:outlineLvl w:val="9"/>
    </w:pPr>
  </w:style>
  <w:style w:type="paragraph" w:styleId="ListNumber2">
    <w:name w:val="List Number 2"/>
    <w:basedOn w:val="ListNumber"/>
    <w:uiPriority w:val="99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116CAC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116CAC"/>
    <w:pPr>
      <w:ind w:left="1418" w:hanging="1418"/>
    </w:pPr>
  </w:style>
  <w:style w:type="paragraph" w:customStyle="1" w:styleId="EX">
    <w:name w:val="EX"/>
    <w:basedOn w:val="Normal"/>
    <w:uiPriority w:val="99"/>
    <w:rsid w:val="00116CAC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116CAC"/>
    <w:pPr>
      <w:spacing w:after="0"/>
    </w:pPr>
  </w:style>
  <w:style w:type="paragraph" w:customStyle="1" w:styleId="LD">
    <w:name w:val="LD"/>
    <w:uiPriority w:val="99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uiPriority w:val="99"/>
    <w:rsid w:val="00116CAC"/>
    <w:pPr>
      <w:spacing w:after="0"/>
    </w:pPr>
  </w:style>
  <w:style w:type="paragraph" w:customStyle="1" w:styleId="EW">
    <w:name w:val="EW"/>
    <w:basedOn w:val="EX"/>
    <w:uiPriority w:val="99"/>
    <w:rsid w:val="00116CAC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116CAC"/>
    <w:pPr>
      <w:ind w:left="2268" w:hanging="2268"/>
    </w:pPr>
  </w:style>
  <w:style w:type="paragraph" w:styleId="ListBullet2">
    <w:name w:val="List Bullet 2"/>
    <w:basedOn w:val="ListBullet"/>
    <w:uiPriority w:val="99"/>
    <w:rsid w:val="00116CAC"/>
    <w:pPr>
      <w:ind w:left="851"/>
    </w:pPr>
  </w:style>
  <w:style w:type="paragraph" w:styleId="ListBullet3">
    <w:name w:val="List Bullet 3"/>
    <w:basedOn w:val="ListBullet2"/>
    <w:uiPriority w:val="99"/>
    <w:rsid w:val="00116CAC"/>
    <w:pPr>
      <w:ind w:left="1135"/>
    </w:pPr>
  </w:style>
  <w:style w:type="paragraph" w:styleId="ListNumber">
    <w:name w:val="List Number"/>
    <w:basedOn w:val="List"/>
    <w:uiPriority w:val="99"/>
    <w:rsid w:val="00116CAC"/>
  </w:style>
  <w:style w:type="paragraph" w:customStyle="1" w:styleId="EQ">
    <w:name w:val="EQ"/>
    <w:basedOn w:val="Normal"/>
    <w:next w:val="Normal"/>
    <w:uiPriority w:val="99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uiPriority w:val="99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uiPriority w:val="99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uiPriority w:val="99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uiPriority w:val="99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uiPriority w:val="99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uiPriority w:val="99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uiPriority w:val="99"/>
    <w:rsid w:val="00116CAC"/>
    <w:pPr>
      <w:ind w:left="1135"/>
    </w:pPr>
  </w:style>
  <w:style w:type="paragraph" w:styleId="List4">
    <w:name w:val="List 4"/>
    <w:basedOn w:val="List3"/>
    <w:uiPriority w:val="99"/>
    <w:rsid w:val="00116CAC"/>
    <w:pPr>
      <w:ind w:left="1418"/>
    </w:pPr>
  </w:style>
  <w:style w:type="paragraph" w:styleId="List5">
    <w:name w:val="List 5"/>
    <w:basedOn w:val="List4"/>
    <w:uiPriority w:val="99"/>
    <w:rsid w:val="00116CAC"/>
    <w:pPr>
      <w:ind w:left="1702"/>
    </w:pPr>
  </w:style>
  <w:style w:type="paragraph" w:customStyle="1" w:styleId="EditorsNote">
    <w:name w:val="Editor's Note"/>
    <w:basedOn w:val="NO"/>
    <w:uiPriority w:val="99"/>
    <w:rsid w:val="00116CAC"/>
    <w:rPr>
      <w:color w:val="FF0000"/>
    </w:rPr>
  </w:style>
  <w:style w:type="paragraph" w:styleId="List">
    <w:name w:val="List"/>
    <w:basedOn w:val="Normal"/>
    <w:uiPriority w:val="99"/>
    <w:rsid w:val="00116CAC"/>
    <w:pPr>
      <w:ind w:left="568" w:hanging="284"/>
    </w:pPr>
  </w:style>
  <w:style w:type="paragraph" w:styleId="ListBullet">
    <w:name w:val="List Bullet"/>
    <w:basedOn w:val="List"/>
    <w:uiPriority w:val="99"/>
    <w:rsid w:val="00116CAC"/>
  </w:style>
  <w:style w:type="paragraph" w:styleId="ListBullet4">
    <w:name w:val="List Bullet 4"/>
    <w:basedOn w:val="ListBullet3"/>
    <w:uiPriority w:val="99"/>
    <w:rsid w:val="00116CAC"/>
    <w:pPr>
      <w:ind w:left="1418"/>
    </w:pPr>
  </w:style>
  <w:style w:type="paragraph" w:styleId="ListBullet5">
    <w:name w:val="List Bullet 5"/>
    <w:basedOn w:val="ListBullet4"/>
    <w:uiPriority w:val="99"/>
    <w:rsid w:val="00116CAC"/>
    <w:pPr>
      <w:ind w:left="1702"/>
    </w:pPr>
  </w:style>
  <w:style w:type="paragraph" w:customStyle="1" w:styleId="B1">
    <w:name w:val="B1"/>
    <w:basedOn w:val="List"/>
    <w:uiPriority w:val="99"/>
    <w:rsid w:val="00116CAC"/>
  </w:style>
  <w:style w:type="paragraph" w:customStyle="1" w:styleId="B2">
    <w:name w:val="B2"/>
    <w:basedOn w:val="List2"/>
    <w:uiPriority w:val="99"/>
    <w:rsid w:val="00116CAC"/>
  </w:style>
  <w:style w:type="paragraph" w:customStyle="1" w:styleId="B3">
    <w:name w:val="B3"/>
    <w:basedOn w:val="List3"/>
    <w:uiPriority w:val="99"/>
    <w:rsid w:val="00116CAC"/>
  </w:style>
  <w:style w:type="paragraph" w:customStyle="1" w:styleId="B4">
    <w:name w:val="B4"/>
    <w:basedOn w:val="List4"/>
    <w:uiPriority w:val="99"/>
    <w:rsid w:val="00116CAC"/>
  </w:style>
  <w:style w:type="paragraph" w:customStyle="1" w:styleId="B5">
    <w:name w:val="B5"/>
    <w:basedOn w:val="List5"/>
    <w:uiPriority w:val="99"/>
    <w:rsid w:val="00116CAC"/>
  </w:style>
  <w:style w:type="paragraph" w:styleId="Footer">
    <w:name w:val="footer"/>
    <w:basedOn w:val="Header"/>
    <w:link w:val="FooterChar"/>
    <w:uiPriority w:val="99"/>
    <w:rsid w:val="00116CAC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uiPriority w:val="99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uiPriority w:val="99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uiPriority w:val="99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paragraph" w:styleId="DocumentMap">
    <w:name w:val="Document Map"/>
    <w:basedOn w:val="Normal"/>
    <w:link w:val="DocumentMapChar"/>
    <w:uiPriority w:val="99"/>
    <w:rsid w:val="00F93DD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rsid w:val="00F93DD1"/>
    <w:rPr>
      <w:rFonts w:ascii="SimSun" w:eastAsia="SimSun"/>
      <w:sz w:val="18"/>
      <w:szCs w:val="18"/>
      <w:lang w:val="en-GB" w:eastAsia="en-US"/>
    </w:rPr>
  </w:style>
  <w:style w:type="paragraph" w:customStyle="1" w:styleId="a0">
    <w:name w:val="表格题注"/>
    <w:next w:val="Normal"/>
    <w:uiPriority w:val="99"/>
    <w:rsid w:val="00453B3C"/>
    <w:pPr>
      <w:keepLines/>
      <w:numPr>
        <w:ilvl w:val="8"/>
        <w:numId w:val="11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uiPriority w:val="99"/>
    <w:rsid w:val="00453B3C"/>
    <w:pPr>
      <w:numPr>
        <w:ilvl w:val="7"/>
        <w:numId w:val="11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8B4ED5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A0AD5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75BDD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C608CD"/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C608CD"/>
    <w:rPr>
      <w:color w:val="605E5C"/>
      <w:shd w:val="clear" w:color="auto" w:fill="E1DFDD"/>
    </w:rPr>
  </w:style>
  <w:style w:type="paragraph" w:customStyle="1" w:styleId="tac0">
    <w:name w:val="tac"/>
    <w:basedOn w:val="Normal"/>
    <w:uiPriority w:val="99"/>
    <w:rsid w:val="0010325D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10325D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10325D"/>
    <w:rPr>
      <w:rFonts w:ascii="Arial" w:hAnsi="Arial"/>
      <w:b/>
      <w:noProof/>
      <w:sz w:val="18"/>
    </w:rPr>
  </w:style>
  <w:style w:type="paragraph" w:customStyle="1" w:styleId="a1">
    <w:name w:val="图样式"/>
    <w:basedOn w:val="Normal"/>
    <w:uiPriority w:val="99"/>
    <w:rsid w:val="0010325D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10325D"/>
    <w:rPr>
      <w:rFonts w:ascii="Arial" w:hAnsi="Arial" w:cs="Times New Roman"/>
      <w:kern w:val="0"/>
      <w:sz w:val="18"/>
      <w:szCs w:val="18"/>
      <w:lang w:val="en-GB"/>
    </w:rPr>
  </w:style>
  <w:style w:type="paragraph" w:customStyle="1" w:styleId="Default">
    <w:name w:val="Default"/>
    <w:rsid w:val="0010325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973C9C"/>
    <w:rPr>
      <w:rFonts w:eastAsia="MS Mincho"/>
      <w:b/>
      <w:bCs/>
      <w:lang w:val="en-GB"/>
    </w:rPr>
  </w:style>
  <w:style w:type="character" w:customStyle="1" w:styleId="Heading2Char">
    <w:name w:val="Heading 2 Char"/>
    <w:link w:val="Heading2"/>
    <w:rsid w:val="00973C9C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973C9C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73C9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73C9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973C9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973C9C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9"/>
    <w:rsid w:val="00973C9C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973C9C"/>
    <w:rPr>
      <w:rFonts w:ascii="Arial" w:hAnsi="Arial"/>
      <w:sz w:val="36"/>
      <w:lang w:val="en-GB"/>
    </w:rPr>
  </w:style>
  <w:style w:type="character" w:customStyle="1" w:styleId="Heading1Char1">
    <w:name w:val="Heading 1 Char1"/>
    <w:aliases w:val="NMP Heading 1 Char1,H1 Char1,h1 Char1,app heading 1 Char1,l1 Char1,Memo Heading 1 Char1,h11 Char1,h12 Char1,h13 Char1,h14 Char1,h15 Char1,h16 Char1,h17 Char1,h111 Char1,h121 Char1,h131 Char1,h141 Char1,h151 Char1,h161 Char1,h18 Char1"/>
    <w:uiPriority w:val="9"/>
    <w:rsid w:val="00973C9C"/>
    <w:rPr>
      <w:rFonts w:ascii="Calibri Light" w:eastAsia="PMingLiU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973C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973C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FootnoteTextChar">
    <w:name w:val="Footnote Text Char"/>
    <w:link w:val="FootnoteText"/>
    <w:uiPriority w:val="99"/>
    <w:semiHidden/>
    <w:rsid w:val="00973C9C"/>
    <w:rPr>
      <w:sz w:val="16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uiPriority w:val="99"/>
    <w:semiHidden/>
    <w:rsid w:val="00973C9C"/>
    <w:rPr>
      <w:rFonts w:ascii="Calibri" w:hAnsi="Calibri" w:cs="Calibri"/>
    </w:rPr>
  </w:style>
  <w:style w:type="character" w:customStyle="1" w:styleId="FooterChar">
    <w:name w:val="Footer Char"/>
    <w:link w:val="Footer"/>
    <w:uiPriority w:val="99"/>
    <w:rsid w:val="00973C9C"/>
    <w:rPr>
      <w:rFonts w:ascii="Arial" w:hAnsi="Arial"/>
      <w:b/>
      <w:i/>
      <w:noProof/>
      <w:sz w:val="18"/>
    </w:rPr>
  </w:style>
  <w:style w:type="character" w:customStyle="1" w:styleId="EndnoteTextChar">
    <w:name w:val="Endnote Text Char"/>
    <w:link w:val="EndnoteText"/>
    <w:uiPriority w:val="99"/>
    <w:semiHidden/>
    <w:rsid w:val="00973C9C"/>
    <w:rPr>
      <w:lang w:val="en-GB"/>
    </w:rPr>
  </w:style>
  <w:style w:type="character" w:customStyle="1" w:styleId="BodyTextChar">
    <w:name w:val="Body Text Char"/>
    <w:link w:val="BodyText"/>
    <w:uiPriority w:val="99"/>
    <w:rsid w:val="00973C9C"/>
    <w:rPr>
      <w:i/>
    </w:rPr>
  </w:style>
  <w:style w:type="character" w:customStyle="1" w:styleId="BodyTextIndent2Char">
    <w:name w:val="Body Text Indent 2 Char"/>
    <w:link w:val="BodyTextIndent2"/>
    <w:uiPriority w:val="99"/>
    <w:rsid w:val="00973C9C"/>
    <w:rPr>
      <w:rFonts w:ascii="Arial" w:hAnsi="Arial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73C9C"/>
    <w:rPr>
      <w:b/>
      <w:bCs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973C9C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973C9C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character" w:customStyle="1" w:styleId="signedit">
    <w:name w:val="signedit"/>
    <w:rsid w:val="00973C9C"/>
  </w:style>
  <w:style w:type="character" w:styleId="Strong">
    <w:name w:val="Strong"/>
    <w:uiPriority w:val="22"/>
    <w:qFormat/>
    <w:rsid w:val="00973C9C"/>
    <w:rPr>
      <w:b/>
      <w:bCs/>
    </w:rPr>
  </w:style>
  <w:style w:type="paragraph" w:styleId="ListParagraph">
    <w:name w:val="List Paragraph"/>
    <w:basedOn w:val="Normal"/>
    <w:uiPriority w:val="34"/>
    <w:qFormat/>
    <w:rsid w:val="00973C9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74AD8-2591-4D69-BB4C-5CB932444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28F0E-ACC4-4687-8BED-EEEF9ABD3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346BE-3A00-4B3D-AC31-4B22CA5379DA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5F287AD-0AF4-455A-BE8B-6D8EA51A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1472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9850</CharactersWithSpaces>
  <SharedDoc>false</SharedDoc>
  <HLinks>
    <vt:vector size="48" baseType="variant">
      <vt:variant>
        <vt:i4>3801167</vt:i4>
      </vt:variant>
      <vt:variant>
        <vt:i4>24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21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3014737</vt:i4>
      </vt:variant>
      <vt:variant>
        <vt:i4>18</vt:i4>
      </vt:variant>
      <vt:variant>
        <vt:i4>0</vt:i4>
      </vt:variant>
      <vt:variant>
        <vt:i4>5</vt:i4>
      </vt:variant>
      <vt:variant>
        <vt:lpwstr>mailto:Christoph.maeder@swisscom.com</vt:lpwstr>
      </vt:variant>
      <vt:variant>
        <vt:lpwstr/>
      </vt:variant>
      <vt:variant>
        <vt:i4>3014737</vt:i4>
      </vt:variant>
      <vt:variant>
        <vt:i4>15</vt:i4>
      </vt:variant>
      <vt:variant>
        <vt:i4>0</vt:i4>
      </vt:variant>
      <vt:variant>
        <vt:i4>5</vt:i4>
      </vt:variant>
      <vt:variant>
        <vt:lpwstr>mailto:Christoph.maeder@swisscom.com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</cp:revision>
  <cp:lastPrinted>2000-02-29T10:31:00Z</cp:lastPrinted>
  <dcterms:created xsi:type="dcterms:W3CDTF">2020-03-03T13:19:00Z</dcterms:created>
  <dcterms:modified xsi:type="dcterms:W3CDTF">2020-04-10T17:25:00Z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(3)TuPCv57ufn+62TB+j9TG8XRE3/af7aa5ZVQIJDe++a47jA2XH+dlh5VfhhI3gukIx95BHbr5_x000d_
eoZhdcLuiD9A3qDxcjBUWhze6Kz0nDn87RUKJjTZ83kvS+K2tI3dR50DNwB/+1/OHf96+/rC_x000d_
+sBy7B0s/gUiq+BujpkNLIgzcy2p691m+M5G7xAA4RtEM3Yyv9Ikn93JkPt2AXqosV51ZzOy_x000d_
0nvj8hw8Nj6EtYDVQU</vt:lpwstr>
  </property>
  <property fmtid="{D5CDD505-2E9C-101B-9397-08002B2CF9AE}" pid="5" name="_2015_ms_pID_7253431">
    <vt:lpwstr>mGBlzV9MAbMtUQ6FY+Ma1NOCeLxrUpZG7z+1pvCfgVBqrIIIQ2wtzS_x000d_
uHtdLXywFYaaKMaGwRYhmqpZJOHZSrSqVHqUf2kUP98tr9T0FvhVudYxmeqbfVxp9BTaZVL0_x000d_
DEVvu0VBtcI3UAXx8dQ3iwFBhh2jN6j2CQHQb+L7ujVmnabAFb4VrObjP1fkV0xGVaImPJpp_x000d_
yZ4/VPTvPuA95v5+6C0Ek3DThPrJ7l2aZbgU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1552321480</vt:lpwstr>
  </property>
  <property fmtid="{D5CDD505-2E9C-101B-9397-08002B2CF9AE}" pid="11" name="ContentTypeId">
    <vt:lpwstr>0x0101003AA7AC0C743A294CADF60F661720E3E6</vt:lpwstr>
  </property>
</Properties>
</file>